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5236370B"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0D2545">
        <w:rPr>
          <w:lang w:val="pt-BR"/>
        </w:rPr>
        <w:t>9</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A106F1">
        <w:rPr>
          <w:sz w:val="32"/>
          <w:szCs w:val="32"/>
          <w:lang w:val="pt-BR"/>
        </w:rPr>
        <w:t>7724</w:t>
      </w:r>
    </w:p>
    <w:p w14:paraId="2E3E5B97" w14:textId="03954606" w:rsidR="00F512BB" w:rsidRPr="00CE0424" w:rsidRDefault="006201F0" w:rsidP="00F512BB">
      <w:pPr>
        <w:pStyle w:val="3GPPHeader"/>
      </w:pPr>
      <w:r>
        <w:t>Electronic</w:t>
      </w:r>
      <w:r w:rsidR="005E3F85">
        <w:t>al</w:t>
      </w:r>
      <w:r>
        <w:t xml:space="preserve"> meeting, </w:t>
      </w:r>
      <w:r w:rsidR="000D2545">
        <w:t>17</w:t>
      </w:r>
      <w:r w:rsidR="00A81F9D">
        <w:rPr>
          <w:lang w:val="en-US"/>
        </w:rPr>
        <w:t xml:space="preserve"> </w:t>
      </w:r>
      <w:r w:rsidR="002103F2" w:rsidRPr="002103F2">
        <w:rPr>
          <w:lang w:val="en-US"/>
        </w:rPr>
        <w:t xml:space="preserve">– </w:t>
      </w:r>
      <w:r w:rsidR="00A81F9D">
        <w:rPr>
          <w:lang w:val="en-US"/>
        </w:rPr>
        <w:t>2</w:t>
      </w:r>
      <w:r w:rsidR="008F4019">
        <w:rPr>
          <w:lang w:val="en-US"/>
        </w:rPr>
        <w:t>9</w:t>
      </w:r>
      <w:r w:rsidR="002103F2" w:rsidRPr="002103F2">
        <w:rPr>
          <w:lang w:val="en-US"/>
        </w:rPr>
        <w:t xml:space="preserve"> </w:t>
      </w:r>
      <w:r w:rsidR="00881D8F">
        <w:rPr>
          <w:lang w:val="en-US"/>
        </w:rPr>
        <w:t>August</w:t>
      </w:r>
      <w:r w:rsidR="002103F2" w:rsidRPr="002103F2">
        <w:rPr>
          <w:lang w:val="en-US"/>
        </w:rPr>
        <w:t xml:space="preserve"> 2022</w:t>
      </w:r>
    </w:p>
    <w:p w14:paraId="2BEC666A" w14:textId="77777777" w:rsidR="00E90E49" w:rsidRPr="00CE0424" w:rsidRDefault="00E90E49" w:rsidP="00357380">
      <w:pPr>
        <w:pStyle w:val="3GPPHeader"/>
      </w:pPr>
    </w:p>
    <w:p w14:paraId="2721CBB3" w14:textId="2D8664E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24102">
        <w:rPr>
          <w:sz w:val="22"/>
          <w:szCs w:val="22"/>
        </w:rPr>
        <w:t>8</w:t>
      </w:r>
      <w:r w:rsidR="00AF3F2A" w:rsidRPr="00AF3F2A">
        <w:rPr>
          <w:sz w:val="22"/>
          <w:szCs w:val="22"/>
        </w:rPr>
        <w:t>.</w:t>
      </w:r>
      <w:r w:rsidR="002103F2">
        <w:rPr>
          <w:sz w:val="22"/>
          <w:szCs w:val="22"/>
        </w:rPr>
        <w:t>14</w:t>
      </w:r>
      <w:r w:rsidR="00FA6C8C">
        <w:rPr>
          <w:sz w:val="22"/>
          <w:szCs w:val="22"/>
        </w:rPr>
        <w:t>.</w:t>
      </w:r>
      <w:r w:rsidR="003B1201">
        <w:rPr>
          <w:sz w:val="22"/>
          <w:szCs w:val="22"/>
        </w:rPr>
        <w:t>3</w:t>
      </w:r>
      <w:r w:rsidR="00FA6C8C">
        <w:rPr>
          <w:sz w:val="22"/>
          <w:szCs w:val="22"/>
        </w:rPr>
        <w:t xml:space="preserve"> </w:t>
      </w:r>
      <w:r w:rsidR="00E80E96" w:rsidRPr="00E80E96">
        <w:rPr>
          <w:sz w:val="22"/>
          <w:szCs w:val="22"/>
        </w:rPr>
        <w:t xml:space="preserve">Rel-17 leftover topics for </w:t>
      </w:r>
      <w:proofErr w:type="spellStart"/>
      <w:r w:rsidR="00E80E96" w:rsidRPr="00E80E96">
        <w:rPr>
          <w:sz w:val="22"/>
          <w:szCs w:val="22"/>
        </w:rPr>
        <w:t>QoE</w:t>
      </w:r>
      <w:proofErr w:type="spellEnd"/>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07515ED6" w:rsidR="00E90E49" w:rsidRPr="00CE0424" w:rsidRDefault="003D3C45" w:rsidP="00311702">
      <w:pPr>
        <w:pStyle w:val="3GPPHeader"/>
        <w:rPr>
          <w:sz w:val="22"/>
          <w:szCs w:val="22"/>
        </w:rPr>
      </w:pPr>
      <w:r>
        <w:rPr>
          <w:sz w:val="22"/>
          <w:szCs w:val="22"/>
        </w:rPr>
        <w:t>Title:</w:t>
      </w:r>
      <w:r w:rsidR="00E90E49" w:rsidRPr="00CE0424">
        <w:rPr>
          <w:sz w:val="22"/>
          <w:szCs w:val="22"/>
        </w:rPr>
        <w:tab/>
      </w:r>
      <w:r w:rsidR="00A81F9D">
        <w:rPr>
          <w:sz w:val="22"/>
          <w:szCs w:val="22"/>
        </w:rPr>
        <w:t xml:space="preserve">Discussion on </w:t>
      </w:r>
      <w:r w:rsidR="00A468D0">
        <w:rPr>
          <w:sz w:val="22"/>
          <w:szCs w:val="22"/>
        </w:rPr>
        <w:t>r</w:t>
      </w:r>
      <w:r w:rsidR="000D2545">
        <w:rPr>
          <w:sz w:val="22"/>
          <w:szCs w:val="22"/>
        </w:rPr>
        <w:t>el-17 leftovers</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4BFE57A4" w14:textId="77777777" w:rsidR="005960DD" w:rsidRDefault="00201403" w:rsidP="00B545FB">
      <w:pPr>
        <w:pStyle w:val="BodyText"/>
      </w:pPr>
      <w:r>
        <w:t>A</w:t>
      </w:r>
      <w:r w:rsidR="00A81F9D">
        <w:t xml:space="preserve"> work item for </w:t>
      </w:r>
      <w:r w:rsidRPr="00201403">
        <w:t xml:space="preserve">Enhancement on NR </w:t>
      </w:r>
      <w:proofErr w:type="spellStart"/>
      <w:r w:rsidRPr="00201403">
        <w:t>QoE</w:t>
      </w:r>
      <w:proofErr w:type="spellEnd"/>
      <w:r w:rsidRPr="00201403">
        <w:t xml:space="preserve"> management and optimizations for diverse services</w:t>
      </w:r>
      <w:r>
        <w:t xml:space="preserve">, </w:t>
      </w:r>
      <w:r>
        <w:fldChar w:fldCharType="begin"/>
      </w:r>
      <w:r>
        <w:instrText xml:space="preserve"> REF _Ref107320726 \r \h </w:instrText>
      </w:r>
      <w:r>
        <w:fldChar w:fldCharType="separate"/>
      </w:r>
      <w:r>
        <w:t>[1]</w:t>
      </w:r>
      <w:r>
        <w:fldChar w:fldCharType="end"/>
      </w:r>
      <w:r>
        <w:t xml:space="preserve">, has been agreed for NR. </w:t>
      </w:r>
      <w:r w:rsidR="00B372FA">
        <w:t xml:space="preserve">There are five objectives </w:t>
      </w:r>
      <w:r w:rsidR="00AB17C6">
        <w:t xml:space="preserve">in the </w:t>
      </w:r>
      <w:r w:rsidR="00574572">
        <w:t xml:space="preserve">work item description and in this contribution the </w:t>
      </w:r>
      <w:r w:rsidR="005960DD">
        <w:t>fourth objective is discussed:</w:t>
      </w:r>
    </w:p>
    <w:p w14:paraId="6E5F7AE0" w14:textId="77777777" w:rsidR="005960DD" w:rsidRPr="005960DD" w:rsidRDefault="005960DD" w:rsidP="005960DD">
      <w:pPr>
        <w:numPr>
          <w:ilvl w:val="0"/>
          <w:numId w:val="23"/>
        </w:numPr>
        <w:spacing w:beforeLines="50" w:before="120" w:after="0"/>
        <w:jc w:val="both"/>
        <w:rPr>
          <w:rFonts w:eastAsia="SimSun"/>
          <w:bCs/>
          <w:lang w:val="en-US" w:eastAsia="zh-CN"/>
        </w:rPr>
      </w:pPr>
      <w:r w:rsidRPr="005960DD">
        <w:rPr>
          <w:rFonts w:eastAsia="SimSun" w:hint="eastAsia"/>
          <w:lang w:eastAsia="zh-CN"/>
        </w:rPr>
        <w:t>Left-over features</w:t>
      </w:r>
      <w:r w:rsidRPr="005960DD">
        <w:rPr>
          <w:rFonts w:eastAsia="SimSun" w:hint="eastAsia"/>
          <w:lang w:val="en-US" w:eastAsia="zh-CN"/>
        </w:rPr>
        <w:t xml:space="preserve"> from Rel-17, as well as the enhancements of existing features which are not included in Rel-17 normative phase, should be </w:t>
      </w:r>
      <w:r w:rsidRPr="005960DD">
        <w:rPr>
          <w:rFonts w:eastAsia="SimSun"/>
          <w:lang w:val="en-US" w:eastAsia="zh-CN"/>
        </w:rPr>
        <w:t>supported</w:t>
      </w:r>
      <w:r w:rsidRPr="005960DD">
        <w:rPr>
          <w:rFonts w:eastAsia="SimSun" w:hint="eastAsia"/>
          <w:lang w:val="en-US" w:eastAsia="zh-CN"/>
        </w:rPr>
        <w:t xml:space="preserve"> in Rel-18 </w:t>
      </w:r>
      <w:r w:rsidRPr="005960DD">
        <w:rPr>
          <w:rFonts w:eastAsia="SimSun"/>
          <w:lang w:val="en-US" w:eastAsia="zh-CN"/>
        </w:rPr>
        <w:t>if consensus on benefits are reached</w:t>
      </w:r>
      <w:r w:rsidRPr="005960DD">
        <w:rPr>
          <w:rFonts w:eastAsia="SimSun" w:hint="eastAsia"/>
          <w:lang w:val="en-US" w:eastAsia="zh-CN"/>
        </w:rPr>
        <w:t xml:space="preserve"> </w:t>
      </w:r>
      <w:r w:rsidRPr="005960DD">
        <w:rPr>
          <w:rFonts w:eastAsia="SimSun" w:hint="eastAsia"/>
          <w:lang w:eastAsia="zh-CN"/>
        </w:rPr>
        <w:t>[</w:t>
      </w:r>
      <w:r w:rsidRPr="005960DD">
        <w:rPr>
          <w:rFonts w:eastAsia="SimSun" w:hint="eastAsia"/>
          <w:lang w:val="en-US" w:eastAsia="zh-CN"/>
        </w:rPr>
        <w:t>RAN3</w:t>
      </w:r>
      <w:r w:rsidRPr="005960DD">
        <w:rPr>
          <w:rFonts w:eastAsia="SimSun" w:hint="eastAsia"/>
          <w:lang w:eastAsia="zh-CN"/>
        </w:rPr>
        <w:t>, RAN2].</w:t>
      </w:r>
    </w:p>
    <w:p w14:paraId="5FF9CF6C" w14:textId="77777777" w:rsidR="005960DD" w:rsidRPr="005960DD" w:rsidRDefault="005960DD" w:rsidP="005960DD">
      <w:pPr>
        <w:numPr>
          <w:ilvl w:val="0"/>
          <w:numId w:val="24"/>
        </w:numPr>
        <w:spacing w:after="0"/>
        <w:rPr>
          <w:rFonts w:eastAsia="SimSun"/>
          <w:bCs/>
          <w:lang w:val="en-US" w:eastAsia="zh-CN"/>
        </w:rPr>
      </w:pPr>
      <w:r w:rsidRPr="005960DD">
        <w:rPr>
          <w:rFonts w:eastAsia="SimSun"/>
          <w:bCs/>
          <w:lang w:val="en-US" w:eastAsia="zh-CN"/>
        </w:rPr>
        <w:t xml:space="preserve">Specify per-slice </w:t>
      </w:r>
      <w:proofErr w:type="spellStart"/>
      <w:r w:rsidRPr="005960DD">
        <w:rPr>
          <w:rFonts w:eastAsia="SimSun"/>
          <w:bCs/>
          <w:lang w:val="en-US" w:eastAsia="zh-CN"/>
        </w:rPr>
        <w:t>QoE</w:t>
      </w:r>
      <w:proofErr w:type="spellEnd"/>
      <w:r w:rsidRPr="005960DD">
        <w:rPr>
          <w:rFonts w:eastAsia="SimSun"/>
          <w:bCs/>
          <w:lang w:val="en-US" w:eastAsia="zh-CN"/>
        </w:rPr>
        <w:t xml:space="preserve"> measurement configuration enhancement.</w:t>
      </w:r>
    </w:p>
    <w:p w14:paraId="0D973961" w14:textId="77777777" w:rsidR="005960DD" w:rsidRPr="005960DD" w:rsidRDefault="005960DD" w:rsidP="005960DD">
      <w:pPr>
        <w:numPr>
          <w:ilvl w:val="0"/>
          <w:numId w:val="24"/>
        </w:numPr>
        <w:spacing w:after="0"/>
        <w:rPr>
          <w:rFonts w:eastAsia="SimSun"/>
          <w:bCs/>
          <w:lang w:val="en-US" w:eastAsia="zh-CN"/>
        </w:rPr>
      </w:pPr>
      <w:r w:rsidRPr="005960DD">
        <w:rPr>
          <w:rFonts w:eastAsia="SimSun"/>
          <w:bCs/>
          <w:lang w:val="en-US" w:eastAsia="zh-CN"/>
        </w:rPr>
        <w:t xml:space="preserve">Specify RAN visible </w:t>
      </w:r>
      <w:proofErr w:type="spellStart"/>
      <w:r w:rsidRPr="005960DD">
        <w:rPr>
          <w:rFonts w:eastAsia="SimSun"/>
          <w:bCs/>
          <w:lang w:val="en-US" w:eastAsia="zh-CN"/>
        </w:rPr>
        <w:t>QoE</w:t>
      </w:r>
      <w:proofErr w:type="spellEnd"/>
      <w:r w:rsidRPr="005960DD">
        <w:rPr>
          <w:rFonts w:eastAsia="SimSun"/>
          <w:bCs/>
          <w:lang w:val="en-US" w:eastAsia="zh-CN"/>
        </w:rPr>
        <w:t xml:space="preserve"> enhancements for </w:t>
      </w:r>
      <w:proofErr w:type="spellStart"/>
      <w:r w:rsidRPr="005960DD">
        <w:rPr>
          <w:rFonts w:eastAsia="SimSun"/>
          <w:bCs/>
          <w:lang w:val="en-US" w:eastAsia="zh-CN"/>
        </w:rPr>
        <w:t>QoE</w:t>
      </w:r>
      <w:proofErr w:type="spellEnd"/>
      <w:r w:rsidRPr="005960DD">
        <w:rPr>
          <w:rFonts w:eastAsia="SimSun"/>
          <w:bCs/>
          <w:lang w:val="en-US" w:eastAsia="zh-CN"/>
        </w:rPr>
        <w:t xml:space="preserve"> value, RAN visible </w:t>
      </w:r>
      <w:proofErr w:type="spellStart"/>
      <w:r w:rsidRPr="005960DD">
        <w:rPr>
          <w:rFonts w:eastAsia="SimSun"/>
          <w:bCs/>
          <w:lang w:val="en-US" w:eastAsia="zh-CN"/>
        </w:rPr>
        <w:t>QoE</w:t>
      </w:r>
      <w:proofErr w:type="spellEnd"/>
      <w:r w:rsidRPr="005960DD">
        <w:rPr>
          <w:rFonts w:eastAsia="SimSun"/>
          <w:bCs/>
          <w:lang w:val="en-US" w:eastAsia="zh-CN"/>
        </w:rPr>
        <w:t xml:space="preserve"> trigger event</w:t>
      </w:r>
      <w:r w:rsidRPr="005960DD">
        <w:rPr>
          <w:rFonts w:eastAsia="SimSun" w:hint="eastAsia"/>
          <w:bCs/>
          <w:lang w:val="en-US" w:eastAsia="zh-CN"/>
        </w:rPr>
        <w:t xml:space="preserve">, </w:t>
      </w:r>
      <w:r w:rsidRPr="005960DD">
        <w:rPr>
          <w:rFonts w:eastAsia="SimSun"/>
          <w:bCs/>
          <w:lang w:val="en-US" w:eastAsia="zh-CN"/>
        </w:rPr>
        <w:t xml:space="preserve">RAN visible </w:t>
      </w:r>
      <w:proofErr w:type="spellStart"/>
      <w:r w:rsidRPr="005960DD">
        <w:rPr>
          <w:rFonts w:eastAsia="SimSun"/>
          <w:bCs/>
          <w:lang w:val="en-US" w:eastAsia="zh-CN"/>
        </w:rPr>
        <w:t>QoE</w:t>
      </w:r>
      <w:proofErr w:type="spellEnd"/>
      <w:r w:rsidRPr="005960DD">
        <w:rPr>
          <w:rFonts w:eastAsia="SimSun"/>
          <w:bCs/>
          <w:lang w:val="en-US" w:eastAsia="zh-CN"/>
        </w:rPr>
        <w:t xml:space="preserve"> Report over F1.</w:t>
      </w:r>
    </w:p>
    <w:p w14:paraId="60048037" w14:textId="5DDAED27" w:rsidR="005960DD" w:rsidRDefault="005960DD" w:rsidP="00911ECF">
      <w:pPr>
        <w:numPr>
          <w:ilvl w:val="0"/>
          <w:numId w:val="24"/>
        </w:numPr>
        <w:spacing w:after="0"/>
      </w:pPr>
      <w:r w:rsidRPr="005960DD">
        <w:rPr>
          <w:rFonts w:eastAsia="SimSun"/>
          <w:bCs/>
          <w:lang w:val="en-US" w:eastAsia="zh-CN"/>
        </w:rPr>
        <w:t xml:space="preserve">Specify </w:t>
      </w:r>
      <w:proofErr w:type="spellStart"/>
      <w:r w:rsidRPr="005960DD">
        <w:rPr>
          <w:rFonts w:eastAsia="SimSun"/>
          <w:bCs/>
          <w:lang w:val="en-US" w:eastAsia="zh-CN"/>
        </w:rPr>
        <w:t>QoE</w:t>
      </w:r>
      <w:proofErr w:type="spellEnd"/>
      <w:r w:rsidRPr="005960DD">
        <w:rPr>
          <w:rFonts w:eastAsia="SimSun"/>
          <w:bCs/>
          <w:lang w:val="en-US" w:eastAsia="zh-CN"/>
        </w:rPr>
        <w:t xml:space="preserve"> reporting handling enhancement for </w:t>
      </w:r>
      <w:r w:rsidRPr="005960DD">
        <w:rPr>
          <w:rFonts w:eastAsia="SimSun"/>
          <w:bCs/>
          <w:lang w:val="en-US" w:eastAsia="zh-CN" w:bidi="ar"/>
        </w:rPr>
        <w:t xml:space="preserve">overload </w:t>
      </w:r>
      <w:r w:rsidRPr="005960DD">
        <w:rPr>
          <w:rFonts w:eastAsia="SimSun"/>
          <w:bCs/>
          <w:lang w:val="en-US" w:eastAsia="zh-CN"/>
        </w:rPr>
        <w:t>scenario</w:t>
      </w:r>
      <w:r w:rsidRPr="005960DD">
        <w:rPr>
          <w:rFonts w:eastAsia="SimSun"/>
          <w:bCs/>
          <w:lang w:val="en-US" w:eastAsia="zh-CN" w:bidi="ar"/>
        </w:rPr>
        <w:t>.</w:t>
      </w:r>
    </w:p>
    <w:p w14:paraId="5A441BB6" w14:textId="6A4B87DA" w:rsidR="00FA34BF" w:rsidRPr="00B545FB" w:rsidRDefault="00BE019B" w:rsidP="00B545FB">
      <w:pPr>
        <w:pStyle w:val="BodyText"/>
      </w:pPr>
      <w:r>
        <w:t xml:space="preserve"> </w:t>
      </w: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3AF105FD" w14:textId="1DD256AF" w:rsidR="005071E3" w:rsidRDefault="00706012" w:rsidP="005071E3">
      <w:pPr>
        <w:pStyle w:val="Heading2"/>
      </w:pPr>
      <w:r w:rsidRPr="00AA66E5">
        <w:t>2.</w:t>
      </w:r>
      <w:r w:rsidR="00C957DA" w:rsidRPr="00AA66E5">
        <w:t>1</w:t>
      </w:r>
      <w:r w:rsidRPr="00AA66E5">
        <w:tab/>
      </w:r>
      <w:r w:rsidR="0079392F">
        <w:t xml:space="preserve">Per-slice </w:t>
      </w:r>
      <w:proofErr w:type="spellStart"/>
      <w:r w:rsidR="0079392F">
        <w:t>QoE</w:t>
      </w:r>
      <w:proofErr w:type="spellEnd"/>
      <w:r w:rsidR="0079392F">
        <w:t xml:space="preserve"> measurement configuration</w:t>
      </w:r>
    </w:p>
    <w:p w14:paraId="0085B946" w14:textId="7D41B2AD" w:rsidR="00F05799" w:rsidRDefault="00784C46" w:rsidP="00E114DE">
      <w:pPr>
        <w:pStyle w:val="BodyText"/>
      </w:pPr>
      <w:r>
        <w:t>In OAM-</w:t>
      </w:r>
      <w:proofErr w:type="spellStart"/>
      <w:r>
        <w:t>QoE</w:t>
      </w:r>
      <w:proofErr w:type="spellEnd"/>
      <w:r>
        <w:t xml:space="preserve">, the </w:t>
      </w:r>
      <w:r w:rsidR="00720339">
        <w:t>S</w:t>
      </w:r>
      <w:r w:rsidR="008F0773">
        <w:t xml:space="preserve">-NSSAI </w:t>
      </w:r>
      <w:r w:rsidR="00A468D0">
        <w:t xml:space="preserve">is </w:t>
      </w:r>
      <w:r w:rsidR="008F0773">
        <w:t xml:space="preserve">included </w:t>
      </w:r>
      <w:r w:rsidR="00323471">
        <w:t xml:space="preserve">in case of per-slice </w:t>
      </w:r>
      <w:proofErr w:type="spellStart"/>
      <w:r w:rsidR="00F05799">
        <w:t>QoE</w:t>
      </w:r>
      <w:proofErr w:type="spellEnd"/>
      <w:r w:rsidR="00F05799">
        <w:t xml:space="preserve"> reporting. See </w:t>
      </w:r>
      <w:proofErr w:type="gramStart"/>
      <w:r w:rsidR="00C901E1">
        <w:t>e.g.</w:t>
      </w:r>
      <w:proofErr w:type="gramEnd"/>
      <w:r w:rsidR="00C901E1">
        <w:t xml:space="preserve"> the following Note in </w:t>
      </w:r>
      <w:r w:rsidR="0090308A">
        <w:t xml:space="preserve">TS </w:t>
      </w:r>
      <w:r w:rsidR="00F05799">
        <w:t xml:space="preserve">26.247: </w:t>
      </w:r>
    </w:p>
    <w:p w14:paraId="69C0A254" w14:textId="77777777" w:rsidR="00C901E1" w:rsidRPr="00CC1F51" w:rsidRDefault="00C901E1" w:rsidP="00C901E1">
      <w:pPr>
        <w:pStyle w:val="FP"/>
        <w:rPr>
          <w:lang w:eastAsia="zh-CN"/>
        </w:rPr>
      </w:pPr>
      <w:r>
        <w:rPr>
          <w:lang w:eastAsia="zh-CN"/>
        </w:rPr>
        <w:t xml:space="preserve">Note: For QMC scheme, the DASH client should include the S-NSSAI and DNN that correspond to the report data for support of per-slice </w:t>
      </w:r>
      <w:proofErr w:type="spellStart"/>
      <w:r>
        <w:rPr>
          <w:lang w:eastAsia="zh-CN"/>
        </w:rPr>
        <w:t>QoE</w:t>
      </w:r>
      <w:proofErr w:type="spellEnd"/>
      <w:r>
        <w:rPr>
          <w:lang w:eastAsia="zh-CN"/>
        </w:rPr>
        <w:t xml:space="preserve"> reporting and evaluation in OAM. This information may be retrieved </w:t>
      </w:r>
      <w:r>
        <w:t xml:space="preserve">via the AT Command +CGDCONT [61]) or the specific traffic mapping with URSP </w:t>
      </w:r>
      <w:proofErr w:type="gramStart"/>
      <w:r>
        <w:t>rule[</w:t>
      </w:r>
      <w:proofErr w:type="gramEnd"/>
      <w:r>
        <w:t>69]</w:t>
      </w:r>
      <w:r>
        <w:rPr>
          <w:lang w:eastAsia="zh-CN"/>
        </w:rPr>
        <w:t>.</w:t>
      </w:r>
    </w:p>
    <w:p w14:paraId="0ABFE472" w14:textId="77777777" w:rsidR="00F05799" w:rsidRDefault="00F05799" w:rsidP="00E114DE">
      <w:pPr>
        <w:pStyle w:val="BodyText"/>
      </w:pPr>
    </w:p>
    <w:p w14:paraId="694B351D" w14:textId="77777777" w:rsidR="001C6635" w:rsidRPr="000903C1" w:rsidRDefault="001C6635" w:rsidP="001C6635">
      <w:pPr>
        <w:pStyle w:val="B1"/>
      </w:pPr>
      <w:bookmarkStart w:id="2" w:name="_MCCTEMPBM_CRPT80111830___7"/>
      <w:r w:rsidRPr="000903C1">
        <w:rPr>
          <w:rFonts w:ascii="Courier New" w:hAnsi="Courier New" w:cs="Courier New"/>
        </w:rPr>
        <w:t>&lt;LADN-</w:t>
      </w:r>
      <w:proofErr w:type="spellStart"/>
      <w:r w:rsidRPr="000903C1">
        <w:rPr>
          <w:rFonts w:ascii="Courier New" w:hAnsi="Courier New" w:cs="Courier New"/>
        </w:rPr>
        <w:t>DNN_ind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2"/>
    <w:p w14:paraId="05419BC4" w14:textId="77777777" w:rsidR="001C6635" w:rsidRPr="000903C1" w:rsidRDefault="001C6635" w:rsidP="001C6635">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410155D7" w14:textId="77777777" w:rsidR="001C6635" w:rsidRPr="000903C1" w:rsidRDefault="001C6635" w:rsidP="001C6635">
      <w:pPr>
        <w:pStyle w:val="B2"/>
      </w:pPr>
      <w:r w:rsidRPr="000903C1">
        <w:t>1</w:t>
      </w:r>
      <w:r w:rsidRPr="000903C1">
        <w:tab/>
        <w:t xml:space="preserve">indicates that the </w:t>
      </w:r>
      <w:r w:rsidRPr="000903C1">
        <w:rPr>
          <w:lang w:eastAsia="zh-TW"/>
        </w:rPr>
        <w:t>PDP context</w:t>
      </w:r>
      <w:r w:rsidRPr="000903C1">
        <w:t xml:space="preserve"> is for a LADN DNN</w:t>
      </w:r>
    </w:p>
    <w:p w14:paraId="18E31135" w14:textId="77777777" w:rsidR="00F314F9" w:rsidRDefault="00F314F9" w:rsidP="00E114DE">
      <w:pPr>
        <w:pStyle w:val="BodyText"/>
      </w:pPr>
    </w:p>
    <w:p w14:paraId="26A67674" w14:textId="49CD5D3A" w:rsidR="006E2A6F" w:rsidRDefault="00BB686F" w:rsidP="00E114DE">
      <w:pPr>
        <w:pStyle w:val="BodyText"/>
      </w:pPr>
      <w:r>
        <w:t xml:space="preserve">However, for RAN visible </w:t>
      </w:r>
      <w:proofErr w:type="spellStart"/>
      <w:r>
        <w:t>QoE</w:t>
      </w:r>
      <w:proofErr w:type="spellEnd"/>
      <w:r w:rsidR="004246DF">
        <w:t>,</w:t>
      </w:r>
      <w:r>
        <w:t xml:space="preserve"> the parameter </w:t>
      </w:r>
      <w:r w:rsidR="000C449E">
        <w:t>is</w:t>
      </w:r>
      <w:r>
        <w:t xml:space="preserve"> not included yet. </w:t>
      </w:r>
      <w:r w:rsidR="00C37CBB">
        <w:t>In</w:t>
      </w:r>
      <w:r w:rsidR="009E5C5F">
        <w:t xml:space="preserve"> TS</w:t>
      </w:r>
      <w:r w:rsidR="00C37CBB">
        <w:t xml:space="preserve"> 38.331 there is already an IE defined for S-</w:t>
      </w:r>
      <w:r w:rsidR="00090CE5">
        <w:t>NSSAI which could be reused and added as a RAN visible</w:t>
      </w:r>
      <w:r w:rsidR="00D907FD">
        <w:t xml:space="preserve"> </w:t>
      </w:r>
      <w:proofErr w:type="spellStart"/>
      <w:r w:rsidR="00D907FD">
        <w:t>QoE</w:t>
      </w:r>
      <w:proofErr w:type="spellEnd"/>
      <w:r w:rsidR="00090CE5">
        <w:t xml:space="preserve"> parameter. </w:t>
      </w:r>
    </w:p>
    <w:p w14:paraId="38A3F0A9" w14:textId="014BAD64" w:rsidR="006E2A6F" w:rsidRDefault="00B4108E" w:rsidP="00C54E97">
      <w:pPr>
        <w:pStyle w:val="Proposal"/>
      </w:pPr>
      <w:bookmarkStart w:id="3" w:name="_Toc107323033"/>
      <w:bookmarkStart w:id="4" w:name="_Toc110967969"/>
      <w:r>
        <w:t xml:space="preserve">Add S-NSSAI </w:t>
      </w:r>
      <w:r w:rsidR="0020213A">
        <w:t>in</w:t>
      </w:r>
      <w:r>
        <w:t xml:space="preserve"> RAN visible </w:t>
      </w:r>
      <w:proofErr w:type="spellStart"/>
      <w:r>
        <w:t>QoE</w:t>
      </w:r>
      <w:proofErr w:type="spellEnd"/>
      <w:r>
        <w:t xml:space="preserve"> </w:t>
      </w:r>
      <w:r w:rsidR="0020213A">
        <w:t>reports</w:t>
      </w:r>
      <w:r w:rsidR="00796203">
        <w:t>.</w:t>
      </w:r>
      <w:bookmarkEnd w:id="3"/>
      <w:bookmarkEnd w:id="4"/>
    </w:p>
    <w:p w14:paraId="66659C39" w14:textId="5EF98AF3" w:rsidR="0020213A" w:rsidRDefault="00F32710" w:rsidP="00FA0899">
      <w:pPr>
        <w:pStyle w:val="BodyText"/>
      </w:pPr>
      <w:r>
        <w:br/>
      </w:r>
      <w:r w:rsidR="00FF59A5" w:rsidRPr="00B75073">
        <w:t xml:space="preserve">The UE also needs to know whether it should the report the S-NSSAI, so </w:t>
      </w:r>
      <w:r w:rsidR="006B2AE9">
        <w:t>an</w:t>
      </w:r>
      <w:r w:rsidR="00FF59A5" w:rsidRPr="00B75073">
        <w:t xml:space="preserve"> IE is needed in the RAN visible </w:t>
      </w:r>
      <w:proofErr w:type="spellStart"/>
      <w:r w:rsidR="00D907FD">
        <w:t>QoE</w:t>
      </w:r>
      <w:proofErr w:type="spellEnd"/>
      <w:r w:rsidR="00D907FD">
        <w:t xml:space="preserve"> </w:t>
      </w:r>
      <w:r w:rsidR="00FF59A5" w:rsidRPr="00B75073">
        <w:t>configuration to tell the UE that it</w:t>
      </w:r>
      <w:r w:rsidR="00FA503C" w:rsidRPr="00B75073">
        <w:t xml:space="preserve"> should report the S-NSSAI. </w:t>
      </w:r>
    </w:p>
    <w:p w14:paraId="71C40730" w14:textId="4841F888" w:rsidR="00FA503C" w:rsidRPr="006C26E0" w:rsidRDefault="00FA503C" w:rsidP="00B75073">
      <w:pPr>
        <w:pStyle w:val="Proposal"/>
      </w:pPr>
      <w:bookmarkStart w:id="5" w:name="_Toc110967970"/>
      <w:r>
        <w:lastRenderedPageBreak/>
        <w:t>Add</w:t>
      </w:r>
      <w:r w:rsidR="00B75073">
        <w:t xml:space="preserve"> an IE in the RAN visible configuration, indicating that the UE needs to report S-NSSAI.</w:t>
      </w:r>
      <w:bookmarkEnd w:id="5"/>
    </w:p>
    <w:p w14:paraId="473EBE0F" w14:textId="5EE17434" w:rsidR="002C1AAF" w:rsidRDefault="002C1AAF" w:rsidP="002C1AAF"/>
    <w:p w14:paraId="503B2FF0" w14:textId="12E8CF43" w:rsidR="00C54E97" w:rsidRDefault="00C54E97" w:rsidP="00C54E97">
      <w:pPr>
        <w:pStyle w:val="Heading2"/>
      </w:pPr>
      <w:r w:rsidRPr="00AA66E5">
        <w:t>2.</w:t>
      </w:r>
      <w:r>
        <w:t>2</w:t>
      </w:r>
      <w:r w:rsidRPr="00AA66E5">
        <w:tab/>
      </w:r>
      <w:r w:rsidR="00224D75">
        <w:t xml:space="preserve">RAN visible </w:t>
      </w:r>
      <w:proofErr w:type="spellStart"/>
      <w:r w:rsidR="00224D75">
        <w:t>QoE</w:t>
      </w:r>
      <w:proofErr w:type="spellEnd"/>
      <w:r w:rsidR="00224D75">
        <w:t xml:space="preserve"> </w:t>
      </w:r>
      <w:r w:rsidR="00D70350" w:rsidRPr="005960DD">
        <w:rPr>
          <w:rFonts w:eastAsia="SimSun"/>
          <w:bCs/>
          <w:lang w:val="en-US" w:eastAsia="zh-CN"/>
        </w:rPr>
        <w:t xml:space="preserve">enhancements for </w:t>
      </w:r>
      <w:proofErr w:type="spellStart"/>
      <w:r w:rsidR="00D70350" w:rsidRPr="005960DD">
        <w:rPr>
          <w:rFonts w:eastAsia="SimSun"/>
          <w:bCs/>
          <w:lang w:val="en-US" w:eastAsia="zh-CN"/>
        </w:rPr>
        <w:t>QoE</w:t>
      </w:r>
      <w:proofErr w:type="spellEnd"/>
      <w:r w:rsidR="00D70350" w:rsidRPr="005960DD">
        <w:rPr>
          <w:rFonts w:eastAsia="SimSun"/>
          <w:bCs/>
          <w:lang w:val="en-US" w:eastAsia="zh-CN"/>
        </w:rPr>
        <w:t xml:space="preserve"> value, RAN visible </w:t>
      </w:r>
      <w:proofErr w:type="spellStart"/>
      <w:r w:rsidR="00D70350" w:rsidRPr="005960DD">
        <w:rPr>
          <w:rFonts w:eastAsia="SimSun"/>
          <w:bCs/>
          <w:lang w:val="en-US" w:eastAsia="zh-CN"/>
        </w:rPr>
        <w:t>QoE</w:t>
      </w:r>
      <w:proofErr w:type="spellEnd"/>
      <w:r w:rsidR="00D70350" w:rsidRPr="005960DD">
        <w:rPr>
          <w:rFonts w:eastAsia="SimSun"/>
          <w:bCs/>
          <w:lang w:val="en-US" w:eastAsia="zh-CN"/>
        </w:rPr>
        <w:t xml:space="preserve"> trigger event</w:t>
      </w:r>
      <w:r w:rsidR="00D70350" w:rsidRPr="005960DD">
        <w:rPr>
          <w:rFonts w:eastAsia="SimSun" w:hint="eastAsia"/>
          <w:bCs/>
          <w:lang w:val="en-US" w:eastAsia="zh-CN"/>
        </w:rPr>
        <w:t xml:space="preserve">, </w:t>
      </w:r>
      <w:r w:rsidR="00D70350" w:rsidRPr="005960DD">
        <w:rPr>
          <w:rFonts w:eastAsia="SimSun"/>
          <w:bCs/>
          <w:lang w:val="en-US" w:eastAsia="zh-CN"/>
        </w:rPr>
        <w:t xml:space="preserve">RAN visible </w:t>
      </w:r>
      <w:proofErr w:type="spellStart"/>
      <w:r w:rsidR="00D70350" w:rsidRPr="005960DD">
        <w:rPr>
          <w:rFonts w:eastAsia="SimSun"/>
          <w:bCs/>
          <w:lang w:val="en-US" w:eastAsia="zh-CN"/>
        </w:rPr>
        <w:t>QoE</w:t>
      </w:r>
      <w:proofErr w:type="spellEnd"/>
      <w:r w:rsidR="00D70350" w:rsidRPr="005960DD">
        <w:rPr>
          <w:rFonts w:eastAsia="SimSun"/>
          <w:bCs/>
          <w:lang w:val="en-US" w:eastAsia="zh-CN"/>
        </w:rPr>
        <w:t xml:space="preserve"> Report over F1</w:t>
      </w:r>
    </w:p>
    <w:p w14:paraId="46BF8078" w14:textId="0AADCCCE" w:rsidR="002351AF" w:rsidRDefault="00460138" w:rsidP="00C54E97">
      <w:pPr>
        <w:rPr>
          <w:rFonts w:ascii="Arial" w:hAnsi="Arial" w:cs="Arial"/>
        </w:rPr>
      </w:pPr>
      <w:r>
        <w:rPr>
          <w:rFonts w:ascii="Arial" w:hAnsi="Arial" w:cs="Arial"/>
        </w:rPr>
        <w:t xml:space="preserve">A RAN visible </w:t>
      </w:r>
      <w:proofErr w:type="spellStart"/>
      <w:r>
        <w:rPr>
          <w:rFonts w:ascii="Arial" w:hAnsi="Arial" w:cs="Arial"/>
        </w:rPr>
        <w:t>QoE</w:t>
      </w:r>
      <w:proofErr w:type="spellEnd"/>
      <w:r>
        <w:rPr>
          <w:rFonts w:ascii="Arial" w:hAnsi="Arial" w:cs="Arial"/>
        </w:rPr>
        <w:t xml:space="preserve"> value may not be applicable, as </w:t>
      </w:r>
      <w:r w:rsidR="002351AF">
        <w:rPr>
          <w:rFonts w:ascii="Arial" w:hAnsi="Arial" w:cs="Arial"/>
        </w:rPr>
        <w:t>different RAN visible</w:t>
      </w:r>
      <w:r w:rsidR="00FC144D">
        <w:rPr>
          <w:rFonts w:ascii="Arial" w:hAnsi="Arial" w:cs="Arial"/>
        </w:rPr>
        <w:t xml:space="preserve"> </w:t>
      </w:r>
      <w:proofErr w:type="spellStart"/>
      <w:r w:rsidR="00FC144D">
        <w:rPr>
          <w:rFonts w:ascii="Arial" w:hAnsi="Arial" w:cs="Arial"/>
        </w:rPr>
        <w:t>QoE</w:t>
      </w:r>
      <w:proofErr w:type="spellEnd"/>
      <w:r w:rsidR="002351AF">
        <w:rPr>
          <w:rFonts w:ascii="Arial" w:hAnsi="Arial" w:cs="Arial"/>
        </w:rPr>
        <w:t xml:space="preserve"> parameters have already been agreed</w:t>
      </w:r>
      <w:r w:rsidR="009430E9">
        <w:rPr>
          <w:rFonts w:ascii="Arial" w:hAnsi="Arial" w:cs="Arial"/>
        </w:rPr>
        <w:t xml:space="preserve"> and the RAN visible</w:t>
      </w:r>
      <w:r w:rsidR="00FC144D">
        <w:rPr>
          <w:rFonts w:ascii="Arial" w:hAnsi="Arial" w:cs="Arial"/>
        </w:rPr>
        <w:t xml:space="preserve"> </w:t>
      </w:r>
      <w:proofErr w:type="spellStart"/>
      <w:r w:rsidR="00FC144D">
        <w:rPr>
          <w:rFonts w:ascii="Arial" w:hAnsi="Arial" w:cs="Arial"/>
        </w:rPr>
        <w:t>QoE</w:t>
      </w:r>
      <w:proofErr w:type="spellEnd"/>
      <w:r w:rsidR="009430E9">
        <w:rPr>
          <w:rFonts w:ascii="Arial" w:hAnsi="Arial" w:cs="Arial"/>
        </w:rPr>
        <w:t xml:space="preserve"> parameters are more detailed</w:t>
      </w:r>
      <w:r w:rsidR="00CF2228">
        <w:rPr>
          <w:rFonts w:ascii="Arial" w:hAnsi="Arial" w:cs="Arial"/>
        </w:rPr>
        <w:t>.</w:t>
      </w:r>
      <w:r w:rsidR="002D2BE1">
        <w:rPr>
          <w:rFonts w:ascii="Arial" w:hAnsi="Arial" w:cs="Arial"/>
        </w:rPr>
        <w:t xml:space="preserve"> However, </w:t>
      </w:r>
      <w:r w:rsidR="009B4A8C">
        <w:rPr>
          <w:rFonts w:ascii="Arial" w:hAnsi="Arial" w:cs="Arial"/>
        </w:rPr>
        <w:t>as the work progresses in rel-18</w:t>
      </w:r>
      <w:r w:rsidR="00513781">
        <w:rPr>
          <w:rFonts w:ascii="Arial" w:hAnsi="Arial" w:cs="Arial"/>
        </w:rPr>
        <w:t xml:space="preserve">, </w:t>
      </w:r>
      <w:r w:rsidR="00BD3FCF">
        <w:rPr>
          <w:rFonts w:ascii="Arial" w:hAnsi="Arial" w:cs="Arial"/>
        </w:rPr>
        <w:t>some new use case may come up</w:t>
      </w:r>
      <w:r w:rsidR="003F0FA4">
        <w:rPr>
          <w:rFonts w:ascii="Arial" w:hAnsi="Arial" w:cs="Arial"/>
        </w:rPr>
        <w:t>, so this may be revisited later.</w:t>
      </w:r>
      <w:r w:rsidR="00CF2228">
        <w:rPr>
          <w:rFonts w:ascii="Arial" w:hAnsi="Arial" w:cs="Arial"/>
        </w:rPr>
        <w:t xml:space="preserve"> </w:t>
      </w:r>
    </w:p>
    <w:p w14:paraId="4E81CCB9" w14:textId="2275D2F5" w:rsidR="00CF2228" w:rsidRDefault="003F0FA4" w:rsidP="002D18A2">
      <w:pPr>
        <w:pStyle w:val="Observation"/>
      </w:pPr>
      <w:bookmarkStart w:id="6" w:name="_Toc110967965"/>
      <w:r>
        <w:t xml:space="preserve">Currently there is no need to specify </w:t>
      </w:r>
      <w:r w:rsidR="00CF2228">
        <w:t xml:space="preserve">RAN visible </w:t>
      </w:r>
      <w:proofErr w:type="spellStart"/>
      <w:r w:rsidR="002D18A2">
        <w:t>QoE</w:t>
      </w:r>
      <w:proofErr w:type="spellEnd"/>
      <w:r w:rsidR="002D18A2">
        <w:t xml:space="preserve"> value</w:t>
      </w:r>
      <w:r w:rsidR="004157DD">
        <w:t>, but this may be revisited later in the WI</w:t>
      </w:r>
      <w:r w:rsidR="002D18A2">
        <w:t>.</w:t>
      </w:r>
      <w:bookmarkEnd w:id="6"/>
    </w:p>
    <w:p w14:paraId="0A33E0A3" w14:textId="7353A512" w:rsidR="00C54E97" w:rsidRPr="002C1AAF" w:rsidRDefault="007F4E55" w:rsidP="00C54E97">
      <w:r>
        <w:rPr>
          <w:rFonts w:ascii="Arial" w:hAnsi="Arial" w:cs="Arial"/>
        </w:rPr>
        <w:t xml:space="preserve">RAN visible </w:t>
      </w:r>
      <w:proofErr w:type="spellStart"/>
      <w:r>
        <w:rPr>
          <w:rFonts w:ascii="Arial" w:hAnsi="Arial" w:cs="Arial"/>
        </w:rPr>
        <w:t>QoE</w:t>
      </w:r>
      <w:proofErr w:type="spellEnd"/>
      <w:r>
        <w:rPr>
          <w:rFonts w:ascii="Arial" w:hAnsi="Arial" w:cs="Arial"/>
        </w:rPr>
        <w:t xml:space="preserve"> report over F1 </w:t>
      </w:r>
      <w:r w:rsidR="003A4402">
        <w:rPr>
          <w:rFonts w:ascii="Arial" w:hAnsi="Arial" w:cs="Arial"/>
        </w:rPr>
        <w:t xml:space="preserve">is more for RAN3 to discuss and may not have any RAN2 impact at all. </w:t>
      </w:r>
    </w:p>
    <w:p w14:paraId="06293075" w14:textId="3E543012" w:rsidR="002C1AAF" w:rsidRPr="002C1AAF" w:rsidRDefault="003A4402" w:rsidP="00836534">
      <w:pPr>
        <w:pStyle w:val="Observation"/>
      </w:pPr>
      <w:bookmarkStart w:id="7" w:name="_Toc110967966"/>
      <w:r>
        <w:t xml:space="preserve">RAN visible </w:t>
      </w:r>
      <w:proofErr w:type="spellStart"/>
      <w:r>
        <w:t>QoE</w:t>
      </w:r>
      <w:proofErr w:type="spellEnd"/>
      <w:r>
        <w:t xml:space="preserve"> report over F1 is </w:t>
      </w:r>
      <w:r w:rsidR="00836534">
        <w:t>for RAN3 to discuss.</w:t>
      </w:r>
      <w:bookmarkEnd w:id="7"/>
      <w:r w:rsidR="00836534">
        <w:t xml:space="preserve"> </w:t>
      </w:r>
    </w:p>
    <w:p w14:paraId="67A2B1A0" w14:textId="35EB9BA6" w:rsidR="00951274" w:rsidRPr="00967B94" w:rsidRDefault="00951274" w:rsidP="00951274">
      <w:pPr>
        <w:rPr>
          <w:rFonts w:ascii="Arial" w:hAnsi="Arial" w:cs="Arial"/>
        </w:rPr>
      </w:pPr>
      <w:r w:rsidRPr="00967B94">
        <w:rPr>
          <w:rFonts w:ascii="Arial" w:hAnsi="Arial" w:cs="Arial"/>
        </w:rPr>
        <w:t>Logging and reporting of a metric at a given period might lead to a substantial size of a report due to oversampling if a logging/reporting frequency is too high</w:t>
      </w:r>
      <w:r w:rsidR="00B12C41">
        <w:rPr>
          <w:rFonts w:ascii="Arial" w:hAnsi="Arial" w:cs="Arial"/>
        </w:rPr>
        <w:t>. I</w:t>
      </w:r>
      <w:r w:rsidRPr="00967B94">
        <w:rPr>
          <w:rFonts w:ascii="Arial" w:hAnsi="Arial" w:cs="Arial"/>
        </w:rPr>
        <w:t xml:space="preserve">t also might lead to missing an exact moment or event in the network that led to a significant deterioration of the </w:t>
      </w:r>
      <w:r>
        <w:rPr>
          <w:rFonts w:ascii="Arial" w:hAnsi="Arial" w:cs="Arial"/>
        </w:rPr>
        <w:t>user experience</w:t>
      </w:r>
      <w:r w:rsidRPr="00967B94">
        <w:rPr>
          <w:rFonts w:ascii="Arial" w:hAnsi="Arial" w:cs="Arial"/>
        </w:rPr>
        <w:t xml:space="preserve">. For these reasons, an event based </w:t>
      </w:r>
      <w:proofErr w:type="spellStart"/>
      <w:r w:rsidRPr="00967B94">
        <w:rPr>
          <w:rFonts w:ascii="Arial" w:hAnsi="Arial" w:cs="Arial"/>
        </w:rPr>
        <w:t>RVQoE</w:t>
      </w:r>
      <w:proofErr w:type="spellEnd"/>
      <w:r w:rsidRPr="00967B94">
        <w:rPr>
          <w:rFonts w:ascii="Arial" w:hAnsi="Arial" w:cs="Arial"/>
        </w:rPr>
        <w:t xml:space="preserve"> could be more useful since the logging and reporting of the parameters take place once a specific, </w:t>
      </w:r>
      <w:proofErr w:type="spellStart"/>
      <w:r w:rsidRPr="00967B94">
        <w:rPr>
          <w:rFonts w:ascii="Arial" w:hAnsi="Arial" w:cs="Arial"/>
        </w:rPr>
        <w:t>QoE</w:t>
      </w:r>
      <w:proofErr w:type="spellEnd"/>
      <w:r w:rsidRPr="00967B94">
        <w:rPr>
          <w:rFonts w:ascii="Arial" w:hAnsi="Arial" w:cs="Arial"/>
        </w:rPr>
        <w:t>-affecting</w:t>
      </w:r>
      <w:r w:rsidR="0073489A">
        <w:rPr>
          <w:rFonts w:ascii="Arial" w:hAnsi="Arial" w:cs="Arial"/>
        </w:rPr>
        <w:t>,</w:t>
      </w:r>
      <w:r w:rsidRPr="00967B94">
        <w:rPr>
          <w:rFonts w:ascii="Arial" w:hAnsi="Arial" w:cs="Arial"/>
        </w:rPr>
        <w:t xml:space="preserve"> event takes place, this way reducing the size of the </w:t>
      </w:r>
      <w:proofErr w:type="spellStart"/>
      <w:r w:rsidRPr="00967B94">
        <w:rPr>
          <w:rFonts w:ascii="Arial" w:hAnsi="Arial" w:cs="Arial"/>
        </w:rPr>
        <w:t>QoE</w:t>
      </w:r>
      <w:proofErr w:type="spellEnd"/>
      <w:r w:rsidRPr="00967B94">
        <w:rPr>
          <w:rFonts w:ascii="Arial" w:hAnsi="Arial" w:cs="Arial"/>
        </w:rPr>
        <w:t xml:space="preserve"> measurement report and reporting-related RRC-signalling. </w:t>
      </w:r>
    </w:p>
    <w:p w14:paraId="67853378" w14:textId="0C9795C2" w:rsidR="00951274" w:rsidRDefault="00951274" w:rsidP="00951274">
      <w:pPr>
        <w:pStyle w:val="Observation"/>
      </w:pPr>
      <w:bookmarkStart w:id="8" w:name="_Toc110967967"/>
      <w:r>
        <w:t xml:space="preserve">Event-triggered </w:t>
      </w:r>
      <w:proofErr w:type="spellStart"/>
      <w:r>
        <w:t>RVQoE</w:t>
      </w:r>
      <w:proofErr w:type="spellEnd"/>
      <w:r>
        <w:t xml:space="preserve"> reporting is beneficial, e.g., as it can reduce the size of a report and better capture quality of experience affecting events</w:t>
      </w:r>
      <w:r w:rsidR="00C54D0F">
        <w:t>.</w:t>
      </w:r>
      <w:bookmarkEnd w:id="8"/>
    </w:p>
    <w:p w14:paraId="4639A19A" w14:textId="3D801185" w:rsidR="00572EEB" w:rsidRDefault="00572EEB" w:rsidP="00125780">
      <w:pPr>
        <w:pStyle w:val="Proposal"/>
      </w:pPr>
      <w:bookmarkStart w:id="9" w:name="_Toc110967971"/>
      <w:r w:rsidRPr="00572EEB">
        <w:t xml:space="preserve">Consider event triggered </w:t>
      </w:r>
      <w:proofErr w:type="spellStart"/>
      <w:r w:rsidRPr="00572EEB">
        <w:t>RVQoE</w:t>
      </w:r>
      <w:proofErr w:type="spellEnd"/>
      <w:r w:rsidRPr="00572EEB">
        <w:t xml:space="preserve"> reporting in Release 18</w:t>
      </w:r>
      <w:r>
        <w:t>.</w:t>
      </w:r>
      <w:bookmarkEnd w:id="9"/>
    </w:p>
    <w:p w14:paraId="4DAFF877" w14:textId="12466794" w:rsidR="00DF75BF" w:rsidRDefault="00D507A2" w:rsidP="00951274">
      <w:pPr>
        <w:pStyle w:val="IvDInstructiontext"/>
        <w:rPr>
          <w:rStyle w:val="IvDbodytextChar"/>
          <w:i w:val="0"/>
          <w:color w:val="auto"/>
          <w:sz w:val="20"/>
          <w:szCs w:val="20"/>
        </w:rPr>
      </w:pPr>
      <w:r w:rsidRPr="00D507A2">
        <w:rPr>
          <w:rStyle w:val="IvDbodytextChar"/>
          <w:i w:val="0"/>
          <w:color w:val="auto"/>
          <w:sz w:val="20"/>
          <w:szCs w:val="20"/>
        </w:rPr>
        <w:t xml:space="preserve">In </w:t>
      </w:r>
      <w:r>
        <w:rPr>
          <w:rStyle w:val="IvDbodytextChar"/>
          <w:i w:val="0"/>
          <w:color w:val="auto"/>
          <w:sz w:val="20"/>
          <w:szCs w:val="20"/>
        </w:rPr>
        <w:t>r</w:t>
      </w:r>
      <w:r w:rsidRPr="00D507A2">
        <w:rPr>
          <w:rStyle w:val="IvDbodytextChar"/>
          <w:i w:val="0"/>
          <w:color w:val="auto"/>
          <w:sz w:val="20"/>
          <w:szCs w:val="20"/>
        </w:rPr>
        <w:t xml:space="preserve">el-17, </w:t>
      </w:r>
      <w:proofErr w:type="spellStart"/>
      <w:r w:rsidRPr="00D507A2">
        <w:rPr>
          <w:rStyle w:val="IvDbodytextChar"/>
          <w:i w:val="0"/>
          <w:color w:val="auto"/>
          <w:sz w:val="20"/>
          <w:szCs w:val="20"/>
        </w:rPr>
        <w:t>RVQoE</w:t>
      </w:r>
      <w:proofErr w:type="spellEnd"/>
      <w:r w:rsidRPr="00D507A2">
        <w:rPr>
          <w:rStyle w:val="IvDbodytextChar"/>
          <w:i w:val="0"/>
          <w:color w:val="auto"/>
          <w:sz w:val="20"/>
          <w:szCs w:val="20"/>
        </w:rPr>
        <w:t xml:space="preserve"> metrics for DASH streaming and VR services were specified, namely Buffer Level and Playout Delay for Media Startup. Low measured values of Buffer Level and high values of Playout Delay for Media Startup may be clear indicators of an imminent deterioration of user experience. Therefore, it seems reasonable to use the measured (but not necessarily reported) values of </w:t>
      </w:r>
      <w:proofErr w:type="spellStart"/>
      <w:r w:rsidRPr="00D507A2">
        <w:rPr>
          <w:rStyle w:val="IvDbodytextChar"/>
          <w:i w:val="0"/>
          <w:color w:val="auto"/>
          <w:sz w:val="20"/>
          <w:szCs w:val="20"/>
        </w:rPr>
        <w:t>RVQoE</w:t>
      </w:r>
      <w:proofErr w:type="spellEnd"/>
      <w:r w:rsidRPr="00D507A2">
        <w:rPr>
          <w:rStyle w:val="IvDbodytextChar"/>
          <w:i w:val="0"/>
          <w:color w:val="auto"/>
          <w:sz w:val="20"/>
          <w:szCs w:val="20"/>
        </w:rPr>
        <w:t xml:space="preserve"> metrics as triggers for </w:t>
      </w:r>
      <w:proofErr w:type="spellStart"/>
      <w:r w:rsidRPr="00D507A2">
        <w:rPr>
          <w:rStyle w:val="IvDbodytextChar"/>
          <w:i w:val="0"/>
          <w:color w:val="auto"/>
          <w:sz w:val="20"/>
          <w:szCs w:val="20"/>
        </w:rPr>
        <w:t>RVQoE</w:t>
      </w:r>
      <w:proofErr w:type="spellEnd"/>
      <w:r w:rsidRPr="00D507A2">
        <w:rPr>
          <w:rStyle w:val="IvDbodytextChar"/>
          <w:i w:val="0"/>
          <w:color w:val="auto"/>
          <w:sz w:val="20"/>
          <w:szCs w:val="20"/>
        </w:rPr>
        <w:t xml:space="preserve"> reporting.</w:t>
      </w:r>
      <w:r w:rsidR="0021400A">
        <w:rPr>
          <w:rStyle w:val="IvDbodytextChar"/>
          <w:i w:val="0"/>
          <w:color w:val="auto"/>
          <w:sz w:val="20"/>
          <w:szCs w:val="20"/>
        </w:rPr>
        <w:br/>
      </w:r>
    </w:p>
    <w:p w14:paraId="715D6B90" w14:textId="1065F7FC" w:rsidR="00951274" w:rsidRPr="00125780" w:rsidRDefault="00951274" w:rsidP="00125780">
      <w:pPr>
        <w:pStyle w:val="Proposal"/>
        <w:rPr>
          <w:rStyle w:val="IvDbodytextChar"/>
          <w:iCs/>
        </w:rPr>
      </w:pPr>
      <w:bookmarkStart w:id="10" w:name="_Toc110967972"/>
      <w:r w:rsidRPr="00125780">
        <w:rPr>
          <w:rStyle w:val="IvDbodytextChar"/>
          <w:iCs/>
        </w:rPr>
        <w:t xml:space="preserve">Consider using indications related to </w:t>
      </w:r>
      <w:proofErr w:type="spellStart"/>
      <w:r w:rsidRPr="00125780">
        <w:rPr>
          <w:rStyle w:val="IvDbodytextChar"/>
          <w:iCs/>
        </w:rPr>
        <w:t>RVQoE</w:t>
      </w:r>
      <w:proofErr w:type="spellEnd"/>
      <w:r w:rsidRPr="00125780">
        <w:rPr>
          <w:rStyle w:val="IvDbodytextChar"/>
          <w:iCs/>
        </w:rPr>
        <w:t xml:space="preserve"> metrics fulfilling certain conditions, as triggers for </w:t>
      </w:r>
      <w:proofErr w:type="spellStart"/>
      <w:r w:rsidRPr="00125780">
        <w:rPr>
          <w:rStyle w:val="IvDbodytextChar"/>
          <w:iCs/>
        </w:rPr>
        <w:t>RVQoE</w:t>
      </w:r>
      <w:proofErr w:type="spellEnd"/>
      <w:r w:rsidRPr="00125780">
        <w:rPr>
          <w:rStyle w:val="IvDbodytextChar"/>
          <w:iCs/>
        </w:rPr>
        <w:t xml:space="preserve"> reporting</w:t>
      </w:r>
      <w:r w:rsidR="00AC1624">
        <w:rPr>
          <w:rStyle w:val="IvDbodytextChar"/>
          <w:iCs/>
        </w:rPr>
        <w:t>.</w:t>
      </w:r>
      <w:bookmarkEnd w:id="10"/>
    </w:p>
    <w:p w14:paraId="6D46E40F" w14:textId="7797CF8F" w:rsidR="00836534" w:rsidRDefault="00836534" w:rsidP="0091754F">
      <w:pPr>
        <w:pStyle w:val="BodyText"/>
      </w:pPr>
    </w:p>
    <w:p w14:paraId="7D912B0D" w14:textId="7795D45E" w:rsidR="00214AB6" w:rsidRDefault="00214AB6" w:rsidP="00214AB6">
      <w:pPr>
        <w:pStyle w:val="Heading2"/>
      </w:pPr>
      <w:r w:rsidRPr="00AA66E5">
        <w:t>2.</w:t>
      </w:r>
      <w:r>
        <w:t>2</w:t>
      </w:r>
      <w:r w:rsidRPr="00AA66E5">
        <w:tab/>
      </w:r>
      <w:proofErr w:type="spellStart"/>
      <w:r w:rsidR="00DB512B">
        <w:t>QoE</w:t>
      </w:r>
      <w:proofErr w:type="spellEnd"/>
      <w:r w:rsidR="00DB512B">
        <w:t xml:space="preserve"> reporting in overload scenario </w:t>
      </w:r>
    </w:p>
    <w:p w14:paraId="74A2BA50" w14:textId="77777777" w:rsidR="003976B6" w:rsidRDefault="00214AB6" w:rsidP="00214AB6">
      <w:pPr>
        <w:pStyle w:val="BodyText"/>
        <w:rPr>
          <w:rFonts w:cs="Arial"/>
        </w:rPr>
      </w:pPr>
      <w:r>
        <w:rPr>
          <w:rFonts w:cs="Arial"/>
        </w:rPr>
        <w:t>A</w:t>
      </w:r>
      <w:r w:rsidR="00BF6073">
        <w:rPr>
          <w:rFonts w:cs="Arial"/>
        </w:rPr>
        <w:t xml:space="preserve">nother </w:t>
      </w:r>
      <w:r w:rsidR="001D4D62">
        <w:rPr>
          <w:rFonts w:cs="Arial"/>
        </w:rPr>
        <w:t xml:space="preserve">objective is related to </w:t>
      </w:r>
      <w:proofErr w:type="spellStart"/>
      <w:r w:rsidR="001D4D62">
        <w:rPr>
          <w:rFonts w:cs="Arial"/>
        </w:rPr>
        <w:t>QoE</w:t>
      </w:r>
      <w:proofErr w:type="spellEnd"/>
      <w:r w:rsidR="001D4D62">
        <w:rPr>
          <w:rFonts w:cs="Arial"/>
        </w:rPr>
        <w:t xml:space="preserve"> reporting in overload scenario. </w:t>
      </w:r>
      <w:r w:rsidR="000F7522">
        <w:rPr>
          <w:rFonts w:cs="Arial"/>
        </w:rPr>
        <w:t xml:space="preserve">RAN2 already specified pause/resume mechanism in rel-17, where the </w:t>
      </w:r>
      <w:r w:rsidR="007802F1">
        <w:rPr>
          <w:rFonts w:cs="Arial"/>
        </w:rPr>
        <w:t xml:space="preserve">reporting may be paused in an overload scenario and where </w:t>
      </w:r>
      <w:r w:rsidR="000F7522">
        <w:rPr>
          <w:rFonts w:cs="Arial"/>
        </w:rPr>
        <w:t xml:space="preserve">UE </w:t>
      </w:r>
      <w:r w:rsidR="007802F1">
        <w:rPr>
          <w:rFonts w:cs="Arial"/>
        </w:rPr>
        <w:t>stores</w:t>
      </w:r>
      <w:r w:rsidR="00F55819">
        <w:rPr>
          <w:rFonts w:cs="Arial"/>
        </w:rPr>
        <w:t xml:space="preserve"> </w:t>
      </w:r>
      <w:proofErr w:type="spellStart"/>
      <w:r w:rsidR="00F55819">
        <w:rPr>
          <w:rFonts w:cs="Arial"/>
        </w:rPr>
        <w:t>QoE</w:t>
      </w:r>
      <w:proofErr w:type="spellEnd"/>
      <w:r w:rsidR="00F55819">
        <w:rPr>
          <w:rFonts w:cs="Arial"/>
        </w:rPr>
        <w:t xml:space="preserve"> reports of at least</w:t>
      </w:r>
      <w:r w:rsidR="007802F1">
        <w:rPr>
          <w:rFonts w:cs="Arial"/>
        </w:rPr>
        <w:t xml:space="preserve"> 64 </w:t>
      </w:r>
      <w:proofErr w:type="spellStart"/>
      <w:r w:rsidR="007802F1">
        <w:rPr>
          <w:rFonts w:cs="Arial"/>
        </w:rPr>
        <w:t>kBytes</w:t>
      </w:r>
      <w:proofErr w:type="spellEnd"/>
      <w:r w:rsidR="003976B6">
        <w:rPr>
          <w:rFonts w:cs="Arial"/>
        </w:rPr>
        <w:t xml:space="preserve">. The reports may be sent at a later stage when the overload scenario has </w:t>
      </w:r>
      <w:proofErr w:type="gramStart"/>
      <w:r w:rsidR="003976B6">
        <w:rPr>
          <w:rFonts w:cs="Arial"/>
        </w:rPr>
        <w:t>passed</w:t>
      </w:r>
      <w:proofErr w:type="gramEnd"/>
      <w:r w:rsidR="003976B6">
        <w:rPr>
          <w:rFonts w:cs="Arial"/>
        </w:rPr>
        <w:t xml:space="preserve"> and the network has resumed the reporting.</w:t>
      </w:r>
    </w:p>
    <w:p w14:paraId="2E5812E3" w14:textId="7583861D" w:rsidR="00041ECD" w:rsidRDefault="00041ECD" w:rsidP="00214AB6">
      <w:pPr>
        <w:pStyle w:val="BodyText"/>
        <w:rPr>
          <w:rFonts w:cs="Arial"/>
        </w:rPr>
      </w:pPr>
      <w:r>
        <w:rPr>
          <w:rFonts w:cs="Arial"/>
        </w:rPr>
        <w:t xml:space="preserve">Another way to </w:t>
      </w:r>
      <w:r w:rsidR="00976C7D">
        <w:rPr>
          <w:rFonts w:cs="Arial"/>
        </w:rPr>
        <w:t xml:space="preserve">handle overload scenarios is to take advantage of the secondary node in case the UE is configured with NR-DC. </w:t>
      </w:r>
      <w:r w:rsidR="00505F37">
        <w:rPr>
          <w:rFonts w:cs="Arial"/>
        </w:rPr>
        <w:t xml:space="preserve">The overload situation is likely limited to one </w:t>
      </w:r>
      <w:r w:rsidR="008F0FC8">
        <w:rPr>
          <w:rFonts w:cs="Arial"/>
        </w:rPr>
        <w:t xml:space="preserve">of the </w:t>
      </w:r>
      <w:proofErr w:type="gramStart"/>
      <w:r w:rsidR="008F0FC8">
        <w:rPr>
          <w:rFonts w:cs="Arial"/>
        </w:rPr>
        <w:t>nodes, if</w:t>
      </w:r>
      <w:proofErr w:type="gramEnd"/>
      <w:r w:rsidR="008F0FC8">
        <w:rPr>
          <w:rFonts w:cs="Arial"/>
        </w:rPr>
        <w:t xml:space="preserve"> the UE has both a Master Node and a Secondary Node. If </w:t>
      </w:r>
      <w:r w:rsidR="006E145E">
        <w:rPr>
          <w:rFonts w:cs="Arial"/>
        </w:rPr>
        <w:t xml:space="preserve">one of the nodes is overloaded, the </w:t>
      </w:r>
      <w:proofErr w:type="spellStart"/>
      <w:r w:rsidR="006E145E">
        <w:rPr>
          <w:rFonts w:cs="Arial"/>
        </w:rPr>
        <w:t>QoE</w:t>
      </w:r>
      <w:proofErr w:type="spellEnd"/>
      <w:r w:rsidR="006E145E">
        <w:rPr>
          <w:rFonts w:cs="Arial"/>
        </w:rPr>
        <w:t xml:space="preserve"> reports can</w:t>
      </w:r>
      <w:r w:rsidR="00BA33F1">
        <w:rPr>
          <w:rFonts w:cs="Arial"/>
        </w:rPr>
        <w:t xml:space="preserve"> be</w:t>
      </w:r>
      <w:r w:rsidR="006E145E">
        <w:rPr>
          <w:rFonts w:cs="Arial"/>
        </w:rPr>
        <w:t xml:space="preserve"> transmitted via the other node</w:t>
      </w:r>
      <w:r w:rsidR="00F30C2B">
        <w:rPr>
          <w:rFonts w:cs="Arial"/>
        </w:rPr>
        <w:t xml:space="preserve"> without increasing the load in the overloaded node. </w:t>
      </w:r>
    </w:p>
    <w:p w14:paraId="3241FCD8" w14:textId="494C94F9" w:rsidR="00F627F7" w:rsidRDefault="00F627F7" w:rsidP="00214AB6">
      <w:pPr>
        <w:pStyle w:val="BodyText"/>
        <w:rPr>
          <w:rFonts w:cs="Arial"/>
        </w:rPr>
      </w:pPr>
      <w:proofErr w:type="spellStart"/>
      <w:r>
        <w:rPr>
          <w:rFonts w:cs="Arial"/>
        </w:rPr>
        <w:t>QoE</w:t>
      </w:r>
      <w:proofErr w:type="spellEnd"/>
      <w:r>
        <w:rPr>
          <w:rFonts w:cs="Arial"/>
        </w:rPr>
        <w:t xml:space="preserve"> reports are transmitted via SRB4. Split SRB</w:t>
      </w:r>
      <w:r w:rsidR="00F41976">
        <w:rPr>
          <w:rFonts w:cs="Arial"/>
        </w:rPr>
        <w:t xml:space="preserve">s and SCG SRBs are already specified in </w:t>
      </w:r>
      <w:r w:rsidR="00395E65">
        <w:rPr>
          <w:rFonts w:cs="Arial"/>
        </w:rPr>
        <w:t xml:space="preserve">TS </w:t>
      </w:r>
      <w:r w:rsidR="00F41976">
        <w:rPr>
          <w:rFonts w:cs="Arial"/>
        </w:rPr>
        <w:t xml:space="preserve">38.331. It would have minimal impact (if any) </w:t>
      </w:r>
      <w:r w:rsidR="00262985">
        <w:rPr>
          <w:rFonts w:cs="Arial"/>
        </w:rPr>
        <w:t>on</w:t>
      </w:r>
      <w:r w:rsidR="00395E65">
        <w:rPr>
          <w:rFonts w:cs="Arial"/>
        </w:rPr>
        <w:t xml:space="preserve"> TS</w:t>
      </w:r>
      <w:r w:rsidR="00897F13">
        <w:rPr>
          <w:rFonts w:cs="Arial"/>
        </w:rPr>
        <w:t xml:space="preserve"> </w:t>
      </w:r>
      <w:r w:rsidR="00262985">
        <w:rPr>
          <w:rFonts w:cs="Arial"/>
        </w:rPr>
        <w:t>38.331</w:t>
      </w:r>
      <w:r w:rsidR="00897F13">
        <w:rPr>
          <w:rFonts w:cs="Arial"/>
        </w:rPr>
        <w:t xml:space="preserve"> </w:t>
      </w:r>
      <w:r w:rsidR="00F41976">
        <w:rPr>
          <w:rFonts w:cs="Arial"/>
        </w:rPr>
        <w:t>to allow configur</w:t>
      </w:r>
      <w:r w:rsidR="00897F13">
        <w:rPr>
          <w:rFonts w:cs="Arial"/>
        </w:rPr>
        <w:t>ation of</w:t>
      </w:r>
      <w:r w:rsidR="00F41976">
        <w:rPr>
          <w:rFonts w:cs="Arial"/>
        </w:rPr>
        <w:t xml:space="preserve"> SRB4 as a split bearer or an SCG bearer</w:t>
      </w:r>
      <w:r w:rsidR="00D40851">
        <w:rPr>
          <w:rFonts w:cs="Arial"/>
        </w:rPr>
        <w:t xml:space="preserve">, but it would be very useful in case one node is overloaded. The network may then decide to configure SRB4 as an MCG bearer, an SCG bearer or a split bearer depending on the load situation. The </w:t>
      </w:r>
      <w:proofErr w:type="spellStart"/>
      <w:r w:rsidR="00D40851">
        <w:rPr>
          <w:rFonts w:cs="Arial"/>
        </w:rPr>
        <w:t>QoE</w:t>
      </w:r>
      <w:proofErr w:type="spellEnd"/>
      <w:r w:rsidR="00D40851">
        <w:rPr>
          <w:rFonts w:cs="Arial"/>
        </w:rPr>
        <w:t xml:space="preserve"> measurements take place in the application layer and would not be impacted by </w:t>
      </w:r>
      <w:r w:rsidR="005D06E0">
        <w:rPr>
          <w:rFonts w:cs="Arial"/>
        </w:rPr>
        <w:t xml:space="preserve">such configurations of SRB4. </w:t>
      </w:r>
      <w:r w:rsidR="00262985">
        <w:rPr>
          <w:rFonts w:cs="Arial"/>
        </w:rPr>
        <w:t>This will also be further discussed as part of objective 3 in the WID.</w:t>
      </w:r>
    </w:p>
    <w:p w14:paraId="66DFBD6C" w14:textId="77777777" w:rsidR="00BD6861" w:rsidRPr="0091754F" w:rsidRDefault="00BD6861" w:rsidP="00BD6861">
      <w:pPr>
        <w:pStyle w:val="Observation"/>
      </w:pPr>
      <w:bookmarkStart w:id="11" w:name="_Toc110967968"/>
      <w:r>
        <w:t xml:space="preserve">The actual </w:t>
      </w:r>
      <w:proofErr w:type="spellStart"/>
      <w:r>
        <w:t>QoE</w:t>
      </w:r>
      <w:proofErr w:type="spellEnd"/>
      <w:r>
        <w:t xml:space="preserve"> measurements are not impacted by the way SRB4 is configured.</w:t>
      </w:r>
      <w:bookmarkEnd w:id="11"/>
      <w:r>
        <w:t xml:space="preserve"> </w:t>
      </w:r>
    </w:p>
    <w:p w14:paraId="67FFEAA6" w14:textId="180B22BD" w:rsidR="00262985" w:rsidRDefault="001765AF" w:rsidP="001765AF">
      <w:pPr>
        <w:pStyle w:val="Proposal"/>
      </w:pPr>
      <w:bookmarkStart w:id="12" w:name="_Toc107323034"/>
      <w:bookmarkStart w:id="13" w:name="_Toc110967973"/>
      <w:r>
        <w:t>Allow SRB4 to be configured as an MCG bearer, an SCG bearer or a split bearer.</w:t>
      </w:r>
      <w:bookmarkEnd w:id="12"/>
      <w:bookmarkEnd w:id="13"/>
    </w:p>
    <w:p w14:paraId="23BD68D6" w14:textId="77777777" w:rsidR="00C01F33" w:rsidRPr="00CE0424" w:rsidRDefault="00C01F33" w:rsidP="00CE0424">
      <w:pPr>
        <w:pStyle w:val="Heading1"/>
      </w:pPr>
      <w:r w:rsidRPr="00CE0424">
        <w:lastRenderedPageBreak/>
        <w:t>Conclusion</w:t>
      </w:r>
    </w:p>
    <w:p w14:paraId="1056BFA7" w14:textId="6F62CF95" w:rsidR="005416C5" w:rsidRDefault="00E03BE1" w:rsidP="00F0258D">
      <w:pPr>
        <w:pStyle w:val="BodyText"/>
        <w:rPr>
          <w:b/>
          <w:bCs/>
        </w:rPr>
      </w:pPr>
      <w:bookmarkStart w:id="14" w:name="_In-sequence_SDU_delivery"/>
      <w:bookmarkEnd w:id="14"/>
      <w:r>
        <w:t xml:space="preserve">RAN2 is kindly asked to discuss the following </w:t>
      </w:r>
      <w:r w:rsidR="0093185C">
        <w:t xml:space="preserve">observations and </w:t>
      </w:r>
      <w:r>
        <w:t>proposal</w:t>
      </w:r>
      <w:r w:rsidR="0093185C">
        <w:t>s</w:t>
      </w:r>
      <w:r>
        <w:t>:</w:t>
      </w:r>
      <w:r w:rsidR="00F0258D">
        <w:rPr>
          <w:b/>
          <w:bCs/>
        </w:rPr>
        <w:t xml:space="preserve"> </w:t>
      </w:r>
    </w:p>
    <w:p w14:paraId="385528B0" w14:textId="3CE69AF3" w:rsidR="006C27A9" w:rsidRDefault="00CF1A68">
      <w:pPr>
        <w:pStyle w:val="TableofFigures"/>
        <w:tabs>
          <w:tab w:val="right" w:leader="dot" w:pos="9629"/>
        </w:tabs>
        <w:rPr>
          <w:rFonts w:asciiTheme="minorHAnsi" w:eastAsiaTheme="minorEastAsia" w:hAnsiTheme="minorHAnsi" w:cstheme="minorBidi"/>
          <w:b w:val="0"/>
          <w:noProof/>
          <w:sz w:val="22"/>
          <w:szCs w:val="22"/>
          <w:lang w:val="sv-SE" w:eastAsia="sv-SE"/>
        </w:rPr>
      </w:pPr>
      <w:r w:rsidRPr="00761ECD">
        <w:rPr>
          <w:b w:val="0"/>
          <w:bCs/>
        </w:rPr>
        <w:fldChar w:fldCharType="begin"/>
      </w:r>
      <w:r w:rsidRPr="00761ECD">
        <w:rPr>
          <w:b w:val="0"/>
          <w:bCs/>
        </w:rPr>
        <w:instrText xml:space="preserve"> TOC \f O \n \h \z \t "Observation" \c </w:instrText>
      </w:r>
      <w:r w:rsidRPr="00761ECD">
        <w:rPr>
          <w:b w:val="0"/>
          <w:bCs/>
        </w:rPr>
        <w:fldChar w:fldCharType="separate"/>
      </w:r>
      <w:hyperlink w:anchor="_Toc110967965" w:history="1">
        <w:r w:rsidR="006C27A9" w:rsidRPr="004D5434">
          <w:rPr>
            <w:rStyle w:val="Hyperlink"/>
            <w:noProof/>
          </w:rPr>
          <w:t>Observation 1</w:t>
        </w:r>
        <w:r w:rsidR="006C27A9">
          <w:rPr>
            <w:rFonts w:asciiTheme="minorHAnsi" w:eastAsiaTheme="minorEastAsia" w:hAnsiTheme="minorHAnsi" w:cstheme="minorBidi"/>
            <w:b w:val="0"/>
            <w:noProof/>
            <w:sz w:val="22"/>
            <w:szCs w:val="22"/>
            <w:lang w:val="sv-SE" w:eastAsia="sv-SE"/>
          </w:rPr>
          <w:tab/>
        </w:r>
        <w:r w:rsidR="006C27A9" w:rsidRPr="004D5434">
          <w:rPr>
            <w:rStyle w:val="Hyperlink"/>
            <w:noProof/>
          </w:rPr>
          <w:t>Currently there is no need to specify RAN visible QoE value, but this may be revisited later in the WI.</w:t>
        </w:r>
      </w:hyperlink>
    </w:p>
    <w:p w14:paraId="3606CC6B" w14:textId="437C66D0" w:rsidR="006C27A9" w:rsidRDefault="006C27A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7966" w:history="1">
        <w:r w:rsidRPr="004D5434">
          <w:rPr>
            <w:rStyle w:val="Hyperlink"/>
            <w:noProof/>
          </w:rPr>
          <w:t>Observation 2</w:t>
        </w:r>
        <w:r>
          <w:rPr>
            <w:rFonts w:asciiTheme="minorHAnsi" w:eastAsiaTheme="minorEastAsia" w:hAnsiTheme="minorHAnsi" w:cstheme="minorBidi"/>
            <w:b w:val="0"/>
            <w:noProof/>
            <w:sz w:val="22"/>
            <w:szCs w:val="22"/>
            <w:lang w:val="sv-SE" w:eastAsia="sv-SE"/>
          </w:rPr>
          <w:tab/>
        </w:r>
        <w:r w:rsidRPr="004D5434">
          <w:rPr>
            <w:rStyle w:val="Hyperlink"/>
            <w:noProof/>
          </w:rPr>
          <w:t>RAN visible QoE report over F1 is for RAN3 to discuss.</w:t>
        </w:r>
      </w:hyperlink>
    </w:p>
    <w:p w14:paraId="3DDCEE9A" w14:textId="6E374617" w:rsidR="006C27A9" w:rsidRDefault="006C27A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7967" w:history="1">
        <w:r w:rsidRPr="004D5434">
          <w:rPr>
            <w:rStyle w:val="Hyperlink"/>
            <w:noProof/>
          </w:rPr>
          <w:t>Observation 3</w:t>
        </w:r>
        <w:r>
          <w:rPr>
            <w:rFonts w:asciiTheme="minorHAnsi" w:eastAsiaTheme="minorEastAsia" w:hAnsiTheme="minorHAnsi" w:cstheme="minorBidi"/>
            <w:b w:val="0"/>
            <w:noProof/>
            <w:sz w:val="22"/>
            <w:szCs w:val="22"/>
            <w:lang w:val="sv-SE" w:eastAsia="sv-SE"/>
          </w:rPr>
          <w:tab/>
        </w:r>
        <w:r w:rsidRPr="004D5434">
          <w:rPr>
            <w:rStyle w:val="Hyperlink"/>
            <w:noProof/>
          </w:rPr>
          <w:t>Event-triggered RVQoE reporting is beneficial, e.g., as it can reduce the size of a report and better capture quality of experience affecting events.</w:t>
        </w:r>
      </w:hyperlink>
    </w:p>
    <w:p w14:paraId="5FBA5998" w14:textId="729765A4" w:rsidR="006C27A9" w:rsidRDefault="006C27A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7968" w:history="1">
        <w:r w:rsidRPr="004D5434">
          <w:rPr>
            <w:rStyle w:val="Hyperlink"/>
            <w:noProof/>
          </w:rPr>
          <w:t>Observation 4</w:t>
        </w:r>
        <w:r>
          <w:rPr>
            <w:rFonts w:asciiTheme="minorHAnsi" w:eastAsiaTheme="minorEastAsia" w:hAnsiTheme="minorHAnsi" w:cstheme="minorBidi"/>
            <w:b w:val="0"/>
            <w:noProof/>
            <w:sz w:val="22"/>
            <w:szCs w:val="22"/>
            <w:lang w:val="sv-SE" w:eastAsia="sv-SE"/>
          </w:rPr>
          <w:tab/>
        </w:r>
        <w:r w:rsidRPr="004D5434">
          <w:rPr>
            <w:rStyle w:val="Hyperlink"/>
            <w:noProof/>
          </w:rPr>
          <w:t>The actual QoE measurements are not impacted by the way SRB4 is configured.</w:t>
        </w:r>
      </w:hyperlink>
    </w:p>
    <w:p w14:paraId="20F46AD6" w14:textId="0B0BF949" w:rsidR="00CF1A68" w:rsidRPr="00761ECD" w:rsidRDefault="00CF1A68" w:rsidP="00CF1A68">
      <w:pPr>
        <w:pStyle w:val="BodyText"/>
        <w:rPr>
          <w:b/>
          <w:bCs/>
        </w:rPr>
      </w:pPr>
      <w:r w:rsidRPr="00761ECD">
        <w:rPr>
          <w:b/>
          <w:bCs/>
        </w:rPr>
        <w:fldChar w:fldCharType="end"/>
      </w:r>
    </w:p>
    <w:p w14:paraId="5BB3499D" w14:textId="5DAA0E40" w:rsidR="00CF1A68" w:rsidRPr="00761ECD" w:rsidRDefault="00CF1A68" w:rsidP="00CF1A68">
      <w:pPr>
        <w:pStyle w:val="BodyText"/>
      </w:pPr>
    </w:p>
    <w:p w14:paraId="393E91EB" w14:textId="57ABD846" w:rsidR="006C27A9" w:rsidRDefault="00CF1A68">
      <w:pPr>
        <w:pStyle w:val="TableofFigures"/>
        <w:tabs>
          <w:tab w:val="right" w:leader="dot" w:pos="9629"/>
        </w:tabs>
        <w:rPr>
          <w:rFonts w:asciiTheme="minorHAnsi" w:eastAsiaTheme="minorEastAsia" w:hAnsiTheme="minorHAnsi" w:cstheme="minorBidi"/>
          <w:b w:val="0"/>
          <w:noProof/>
          <w:sz w:val="22"/>
          <w:szCs w:val="22"/>
          <w:lang w:val="sv-SE" w:eastAsia="sv-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10967969" w:history="1">
        <w:r w:rsidR="006C27A9" w:rsidRPr="00B960EA">
          <w:rPr>
            <w:rStyle w:val="Hyperlink"/>
            <w:noProof/>
          </w:rPr>
          <w:t>Proposal 1</w:t>
        </w:r>
        <w:r w:rsidR="006C27A9">
          <w:rPr>
            <w:rFonts w:asciiTheme="minorHAnsi" w:eastAsiaTheme="minorEastAsia" w:hAnsiTheme="minorHAnsi" w:cstheme="minorBidi"/>
            <w:b w:val="0"/>
            <w:noProof/>
            <w:sz w:val="22"/>
            <w:szCs w:val="22"/>
            <w:lang w:val="sv-SE" w:eastAsia="sv-SE"/>
          </w:rPr>
          <w:tab/>
        </w:r>
        <w:r w:rsidR="006C27A9" w:rsidRPr="00B960EA">
          <w:rPr>
            <w:rStyle w:val="Hyperlink"/>
            <w:noProof/>
          </w:rPr>
          <w:t>Add S-NSSAI in RAN visible QoE reports.</w:t>
        </w:r>
      </w:hyperlink>
    </w:p>
    <w:p w14:paraId="3070A48C" w14:textId="45DA9BFF" w:rsidR="006C27A9" w:rsidRDefault="006C27A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7970" w:history="1">
        <w:r w:rsidRPr="00B960EA">
          <w:rPr>
            <w:rStyle w:val="Hyperlink"/>
            <w:noProof/>
          </w:rPr>
          <w:t>Proposal 2</w:t>
        </w:r>
        <w:r>
          <w:rPr>
            <w:rFonts w:asciiTheme="minorHAnsi" w:eastAsiaTheme="minorEastAsia" w:hAnsiTheme="minorHAnsi" w:cstheme="minorBidi"/>
            <w:b w:val="0"/>
            <w:noProof/>
            <w:sz w:val="22"/>
            <w:szCs w:val="22"/>
            <w:lang w:val="sv-SE" w:eastAsia="sv-SE"/>
          </w:rPr>
          <w:tab/>
        </w:r>
        <w:r w:rsidRPr="00B960EA">
          <w:rPr>
            <w:rStyle w:val="Hyperlink"/>
            <w:noProof/>
          </w:rPr>
          <w:t>Add an IE in the RAN visible configuration, indicating that the UE needs to report S-NSSAI.</w:t>
        </w:r>
      </w:hyperlink>
    </w:p>
    <w:p w14:paraId="6C656B9E" w14:textId="74498F8A" w:rsidR="006C27A9" w:rsidRDefault="006C27A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7971" w:history="1">
        <w:r w:rsidRPr="00B960EA">
          <w:rPr>
            <w:rStyle w:val="Hyperlink"/>
            <w:noProof/>
          </w:rPr>
          <w:t>Proposal 3</w:t>
        </w:r>
        <w:r>
          <w:rPr>
            <w:rFonts w:asciiTheme="minorHAnsi" w:eastAsiaTheme="minorEastAsia" w:hAnsiTheme="minorHAnsi" w:cstheme="minorBidi"/>
            <w:b w:val="0"/>
            <w:noProof/>
            <w:sz w:val="22"/>
            <w:szCs w:val="22"/>
            <w:lang w:val="sv-SE" w:eastAsia="sv-SE"/>
          </w:rPr>
          <w:tab/>
        </w:r>
        <w:r w:rsidRPr="00B960EA">
          <w:rPr>
            <w:rStyle w:val="Hyperlink"/>
            <w:noProof/>
          </w:rPr>
          <w:t>Consider event triggered RVQoE reporting in Release 18.</w:t>
        </w:r>
      </w:hyperlink>
    </w:p>
    <w:p w14:paraId="09DE87A9" w14:textId="4275BDE3" w:rsidR="006C27A9" w:rsidRDefault="006C27A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7972" w:history="1">
        <w:r w:rsidRPr="00B960EA">
          <w:rPr>
            <w:rStyle w:val="Hyperlink"/>
            <w:iCs/>
            <w:noProof/>
            <w:spacing w:val="2"/>
            <w:lang w:val="en-US" w:eastAsia="en-US"/>
          </w:rPr>
          <w:t>Proposal 4</w:t>
        </w:r>
        <w:r>
          <w:rPr>
            <w:rFonts w:asciiTheme="minorHAnsi" w:eastAsiaTheme="minorEastAsia" w:hAnsiTheme="minorHAnsi" w:cstheme="minorBidi"/>
            <w:b w:val="0"/>
            <w:noProof/>
            <w:sz w:val="22"/>
            <w:szCs w:val="22"/>
            <w:lang w:val="sv-SE" w:eastAsia="sv-SE"/>
          </w:rPr>
          <w:tab/>
        </w:r>
        <w:r w:rsidRPr="00B960EA">
          <w:rPr>
            <w:rStyle w:val="Hyperlink"/>
            <w:iCs/>
            <w:noProof/>
            <w:spacing w:val="2"/>
            <w:lang w:val="en-US" w:eastAsia="en-US"/>
          </w:rPr>
          <w:t>Consider using indications related to RVQoE metrics fulfilling certain conditions, as triggers for RVQoE reporting.</w:t>
        </w:r>
      </w:hyperlink>
    </w:p>
    <w:p w14:paraId="39070A3A" w14:textId="0E5B2985" w:rsidR="006C27A9" w:rsidRDefault="006C27A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7973" w:history="1">
        <w:r w:rsidRPr="00B960EA">
          <w:rPr>
            <w:rStyle w:val="Hyperlink"/>
            <w:noProof/>
          </w:rPr>
          <w:t>Proposal 5</w:t>
        </w:r>
        <w:r>
          <w:rPr>
            <w:rFonts w:asciiTheme="minorHAnsi" w:eastAsiaTheme="minorEastAsia" w:hAnsiTheme="minorHAnsi" w:cstheme="minorBidi"/>
            <w:b w:val="0"/>
            <w:noProof/>
            <w:sz w:val="22"/>
            <w:szCs w:val="22"/>
            <w:lang w:val="sv-SE" w:eastAsia="sv-SE"/>
          </w:rPr>
          <w:tab/>
        </w:r>
        <w:r w:rsidRPr="00B960EA">
          <w:rPr>
            <w:rStyle w:val="Hyperlink"/>
            <w:noProof/>
          </w:rPr>
          <w:t>Allow SRB4 to be configured as an MCG bearer, an SCG bearer or a split bearer.</w:t>
        </w:r>
      </w:hyperlink>
    </w:p>
    <w:p w14:paraId="555F807E" w14:textId="5E2036E0"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57151E79" w14:textId="5BC3DFAE" w:rsidR="002103F2" w:rsidRDefault="002103F2" w:rsidP="002103F2">
      <w:pPr>
        <w:pStyle w:val="Reference"/>
        <w:rPr>
          <w:lang w:val="de-DE"/>
        </w:rPr>
      </w:pPr>
      <w:bookmarkStart w:id="15"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15"/>
    </w:p>
    <w:p w14:paraId="412C9332" w14:textId="414D2953" w:rsidR="00776183" w:rsidRDefault="00776183" w:rsidP="002103F2">
      <w:pPr>
        <w:pStyle w:val="Reference"/>
        <w:numPr>
          <w:ilvl w:val="0"/>
          <w:numId w:val="0"/>
        </w:num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1524" w14:textId="77777777" w:rsidR="001C4C86" w:rsidRDefault="001C4C86">
      <w:r>
        <w:separator/>
      </w:r>
    </w:p>
  </w:endnote>
  <w:endnote w:type="continuationSeparator" w:id="0">
    <w:p w14:paraId="393D821A" w14:textId="77777777" w:rsidR="001C4C86" w:rsidRDefault="001C4C86">
      <w:r>
        <w:continuationSeparator/>
      </w:r>
    </w:p>
  </w:endnote>
  <w:endnote w:type="continuationNotice" w:id="1">
    <w:p w14:paraId="442B3E6F" w14:textId="77777777" w:rsidR="001C4C86" w:rsidRDefault="001C4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F352" w14:textId="77777777" w:rsidR="001C4C86" w:rsidRDefault="001C4C86">
      <w:r>
        <w:separator/>
      </w:r>
    </w:p>
  </w:footnote>
  <w:footnote w:type="continuationSeparator" w:id="0">
    <w:p w14:paraId="6D914AD9" w14:textId="77777777" w:rsidR="001C4C86" w:rsidRDefault="001C4C86">
      <w:r>
        <w:continuationSeparator/>
      </w:r>
    </w:p>
  </w:footnote>
  <w:footnote w:type="continuationNotice" w:id="1">
    <w:p w14:paraId="3BDCC3AC" w14:textId="77777777" w:rsidR="001C4C86" w:rsidRDefault="001C4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9A7D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5473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
  </w:num>
  <w:num w:numId="4">
    <w:abstractNumId w:val="17"/>
  </w:num>
  <w:num w:numId="5">
    <w:abstractNumId w:val="18"/>
  </w:num>
  <w:num w:numId="6">
    <w:abstractNumId w:val="19"/>
  </w:num>
  <w:num w:numId="7">
    <w:abstractNumId w:val="9"/>
  </w:num>
  <w:num w:numId="8">
    <w:abstractNumId w:val="10"/>
  </w:num>
  <w:num w:numId="9">
    <w:abstractNumId w:val="7"/>
  </w:num>
  <w:num w:numId="10">
    <w:abstractNumId w:val="22"/>
  </w:num>
  <w:num w:numId="11">
    <w:abstractNumId w:val="12"/>
  </w:num>
  <w:num w:numId="12">
    <w:abstractNumId w:val="20"/>
  </w:num>
  <w:num w:numId="13">
    <w:abstractNumId w:val="21"/>
  </w:num>
  <w:num w:numId="14">
    <w:abstractNumId w:val="6"/>
  </w:num>
  <w:num w:numId="15">
    <w:abstractNumId w:val="1"/>
  </w:num>
  <w:num w:numId="16">
    <w:abstractNumId w:val="0"/>
  </w:num>
  <w:num w:numId="17">
    <w:abstractNumId w:val="23"/>
  </w:num>
  <w:num w:numId="18">
    <w:abstractNumId w:val="17"/>
    <w:lvlOverride w:ilvl="0">
      <w:startOverride w:val="1"/>
    </w:lvlOverride>
  </w:num>
  <w:num w:numId="19">
    <w:abstractNumId w:val="8"/>
  </w:num>
  <w:num w:numId="20">
    <w:abstractNumId w:val="3"/>
  </w:num>
  <w:num w:numId="21">
    <w:abstractNumId w:val="13"/>
  </w:num>
  <w:num w:numId="22">
    <w:abstractNumId w:val="4"/>
  </w:num>
  <w:num w:numId="23">
    <w:abstractNumId w:val="5"/>
  </w:num>
  <w:num w:numId="24">
    <w:abstractNumId w:val="16"/>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176E8"/>
    <w:rsid w:val="000217F0"/>
    <w:rsid w:val="00024D4D"/>
    <w:rsid w:val="00024D61"/>
    <w:rsid w:val="00024E72"/>
    <w:rsid w:val="0002564D"/>
    <w:rsid w:val="00025ECA"/>
    <w:rsid w:val="000274CE"/>
    <w:rsid w:val="0003153F"/>
    <w:rsid w:val="000325B8"/>
    <w:rsid w:val="0003357D"/>
    <w:rsid w:val="00033F98"/>
    <w:rsid w:val="00034C15"/>
    <w:rsid w:val="00036BA1"/>
    <w:rsid w:val="0004001C"/>
    <w:rsid w:val="000412B9"/>
    <w:rsid w:val="00041ECD"/>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CE5"/>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C449E"/>
    <w:rsid w:val="000D008A"/>
    <w:rsid w:val="000D0D07"/>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DF3"/>
    <w:rsid w:val="000F7522"/>
    <w:rsid w:val="001005FF"/>
    <w:rsid w:val="00100CF6"/>
    <w:rsid w:val="00103F29"/>
    <w:rsid w:val="00104E8A"/>
    <w:rsid w:val="001062FB"/>
    <w:rsid w:val="001063E6"/>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5780"/>
    <w:rsid w:val="00125783"/>
    <w:rsid w:val="00125910"/>
    <w:rsid w:val="00126B4A"/>
    <w:rsid w:val="0013026F"/>
    <w:rsid w:val="001322B9"/>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FE"/>
    <w:rsid w:val="0016143B"/>
    <w:rsid w:val="001622DE"/>
    <w:rsid w:val="00162A24"/>
    <w:rsid w:val="001659C1"/>
    <w:rsid w:val="00167993"/>
    <w:rsid w:val="001702BB"/>
    <w:rsid w:val="00170C1A"/>
    <w:rsid w:val="00170CD5"/>
    <w:rsid w:val="00170EC9"/>
    <w:rsid w:val="00171CAA"/>
    <w:rsid w:val="00172540"/>
    <w:rsid w:val="00173A8E"/>
    <w:rsid w:val="0017502C"/>
    <w:rsid w:val="001761D7"/>
    <w:rsid w:val="001765AF"/>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D2A"/>
    <w:rsid w:val="001C4C86"/>
    <w:rsid w:val="001C5EE6"/>
    <w:rsid w:val="001C6635"/>
    <w:rsid w:val="001D1818"/>
    <w:rsid w:val="001D2DC6"/>
    <w:rsid w:val="001D4589"/>
    <w:rsid w:val="001D467D"/>
    <w:rsid w:val="001D4916"/>
    <w:rsid w:val="001D4D62"/>
    <w:rsid w:val="001D51BA"/>
    <w:rsid w:val="001D53E7"/>
    <w:rsid w:val="001D6342"/>
    <w:rsid w:val="001D6352"/>
    <w:rsid w:val="001D6D53"/>
    <w:rsid w:val="001E507E"/>
    <w:rsid w:val="001E58E2"/>
    <w:rsid w:val="001E658C"/>
    <w:rsid w:val="001E7AED"/>
    <w:rsid w:val="001F055B"/>
    <w:rsid w:val="001F0870"/>
    <w:rsid w:val="001F1A76"/>
    <w:rsid w:val="001F3916"/>
    <w:rsid w:val="001F3C1F"/>
    <w:rsid w:val="001F53C0"/>
    <w:rsid w:val="001F54C5"/>
    <w:rsid w:val="001F662C"/>
    <w:rsid w:val="001F7074"/>
    <w:rsid w:val="001F7818"/>
    <w:rsid w:val="002003AF"/>
    <w:rsid w:val="00200490"/>
    <w:rsid w:val="00201403"/>
    <w:rsid w:val="00201F3A"/>
    <w:rsid w:val="0020213A"/>
    <w:rsid w:val="00202A7C"/>
    <w:rsid w:val="00203D20"/>
    <w:rsid w:val="00203F96"/>
    <w:rsid w:val="00204E18"/>
    <w:rsid w:val="002064E5"/>
    <w:rsid w:val="002069B2"/>
    <w:rsid w:val="00206E77"/>
    <w:rsid w:val="00207DB8"/>
    <w:rsid w:val="00207FA3"/>
    <w:rsid w:val="002103F2"/>
    <w:rsid w:val="0021400A"/>
    <w:rsid w:val="00214AB6"/>
    <w:rsid w:val="00214DA8"/>
    <w:rsid w:val="00215423"/>
    <w:rsid w:val="002158FA"/>
    <w:rsid w:val="00217F42"/>
    <w:rsid w:val="00220210"/>
    <w:rsid w:val="00220600"/>
    <w:rsid w:val="00222470"/>
    <w:rsid w:val="002224DB"/>
    <w:rsid w:val="00223FCB"/>
    <w:rsid w:val="00223FE3"/>
    <w:rsid w:val="00224D75"/>
    <w:rsid w:val="00224F87"/>
    <w:rsid w:val="002252C3"/>
    <w:rsid w:val="00225C54"/>
    <w:rsid w:val="002271C9"/>
    <w:rsid w:val="00230765"/>
    <w:rsid w:val="00230D18"/>
    <w:rsid w:val="002319E4"/>
    <w:rsid w:val="00233870"/>
    <w:rsid w:val="002351AF"/>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985"/>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B747E"/>
    <w:rsid w:val="002C1AAF"/>
    <w:rsid w:val="002C41E6"/>
    <w:rsid w:val="002D0401"/>
    <w:rsid w:val="002D071A"/>
    <w:rsid w:val="002D091E"/>
    <w:rsid w:val="002D15C1"/>
    <w:rsid w:val="002D18A2"/>
    <w:rsid w:val="002D2BE1"/>
    <w:rsid w:val="002D34B2"/>
    <w:rsid w:val="002D43F6"/>
    <w:rsid w:val="002D48B0"/>
    <w:rsid w:val="002D5B37"/>
    <w:rsid w:val="002D7637"/>
    <w:rsid w:val="002E17F2"/>
    <w:rsid w:val="002E2FAF"/>
    <w:rsid w:val="002E5123"/>
    <w:rsid w:val="002E56F6"/>
    <w:rsid w:val="002E6F21"/>
    <w:rsid w:val="002E7065"/>
    <w:rsid w:val="002E751C"/>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2E34"/>
    <w:rsid w:val="003137E7"/>
    <w:rsid w:val="00313FD6"/>
    <w:rsid w:val="003143BD"/>
    <w:rsid w:val="00314B64"/>
    <w:rsid w:val="0031501E"/>
    <w:rsid w:val="00315363"/>
    <w:rsid w:val="003167E0"/>
    <w:rsid w:val="003169C6"/>
    <w:rsid w:val="003203ED"/>
    <w:rsid w:val="00322262"/>
    <w:rsid w:val="00322C9F"/>
    <w:rsid w:val="00323077"/>
    <w:rsid w:val="00323471"/>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5E65"/>
    <w:rsid w:val="00396744"/>
    <w:rsid w:val="00397345"/>
    <w:rsid w:val="003976B6"/>
    <w:rsid w:val="003A0A1A"/>
    <w:rsid w:val="003A1A76"/>
    <w:rsid w:val="003A1BDA"/>
    <w:rsid w:val="003A2223"/>
    <w:rsid w:val="003A2A0F"/>
    <w:rsid w:val="003A3FCB"/>
    <w:rsid w:val="003A4402"/>
    <w:rsid w:val="003A45A1"/>
    <w:rsid w:val="003A561A"/>
    <w:rsid w:val="003A5B0A"/>
    <w:rsid w:val="003A6BAC"/>
    <w:rsid w:val="003A6C88"/>
    <w:rsid w:val="003A70A4"/>
    <w:rsid w:val="003A7EF3"/>
    <w:rsid w:val="003B0623"/>
    <w:rsid w:val="003B1201"/>
    <w:rsid w:val="003B159C"/>
    <w:rsid w:val="003B1FDE"/>
    <w:rsid w:val="003B252E"/>
    <w:rsid w:val="003B30CC"/>
    <w:rsid w:val="003B369F"/>
    <w:rsid w:val="003B36A3"/>
    <w:rsid w:val="003B52DC"/>
    <w:rsid w:val="003B64BB"/>
    <w:rsid w:val="003B7933"/>
    <w:rsid w:val="003B7C46"/>
    <w:rsid w:val="003B7F70"/>
    <w:rsid w:val="003B7FE5"/>
    <w:rsid w:val="003C11C8"/>
    <w:rsid w:val="003C17EA"/>
    <w:rsid w:val="003C1F41"/>
    <w:rsid w:val="003C2702"/>
    <w:rsid w:val="003C4FA6"/>
    <w:rsid w:val="003C5F4C"/>
    <w:rsid w:val="003C7806"/>
    <w:rsid w:val="003D0FAA"/>
    <w:rsid w:val="003D109F"/>
    <w:rsid w:val="003D1736"/>
    <w:rsid w:val="003D2478"/>
    <w:rsid w:val="003D28FD"/>
    <w:rsid w:val="003D2A9A"/>
    <w:rsid w:val="003D318F"/>
    <w:rsid w:val="003D3C45"/>
    <w:rsid w:val="003D5B1F"/>
    <w:rsid w:val="003D7A9E"/>
    <w:rsid w:val="003E0692"/>
    <w:rsid w:val="003E15FA"/>
    <w:rsid w:val="003E3BEE"/>
    <w:rsid w:val="003E424D"/>
    <w:rsid w:val="003E454B"/>
    <w:rsid w:val="003E55E4"/>
    <w:rsid w:val="003E6D21"/>
    <w:rsid w:val="003E74E3"/>
    <w:rsid w:val="003F05C7"/>
    <w:rsid w:val="003F0FA4"/>
    <w:rsid w:val="003F102B"/>
    <w:rsid w:val="003F1EBA"/>
    <w:rsid w:val="003F24E4"/>
    <w:rsid w:val="003F2CD4"/>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57DD"/>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7447"/>
    <w:rsid w:val="0044182D"/>
    <w:rsid w:val="00441A92"/>
    <w:rsid w:val="004431DC"/>
    <w:rsid w:val="0044382C"/>
    <w:rsid w:val="00443B36"/>
    <w:rsid w:val="0044473A"/>
    <w:rsid w:val="00444F56"/>
    <w:rsid w:val="00444F7B"/>
    <w:rsid w:val="00446488"/>
    <w:rsid w:val="00447AFE"/>
    <w:rsid w:val="004517A8"/>
    <w:rsid w:val="004517AA"/>
    <w:rsid w:val="00452CAC"/>
    <w:rsid w:val="00453BC0"/>
    <w:rsid w:val="00454839"/>
    <w:rsid w:val="00455A89"/>
    <w:rsid w:val="00457565"/>
    <w:rsid w:val="00457B71"/>
    <w:rsid w:val="00460138"/>
    <w:rsid w:val="00460337"/>
    <w:rsid w:val="00462B1E"/>
    <w:rsid w:val="00462F8D"/>
    <w:rsid w:val="004639E2"/>
    <w:rsid w:val="0046419D"/>
    <w:rsid w:val="004643FE"/>
    <w:rsid w:val="004669E2"/>
    <w:rsid w:val="004700CB"/>
    <w:rsid w:val="00470346"/>
    <w:rsid w:val="00470712"/>
    <w:rsid w:val="00470C31"/>
    <w:rsid w:val="00471DE0"/>
    <w:rsid w:val="0047290F"/>
    <w:rsid w:val="004734D0"/>
    <w:rsid w:val="0047556B"/>
    <w:rsid w:val="004769EB"/>
    <w:rsid w:val="00477768"/>
    <w:rsid w:val="00481515"/>
    <w:rsid w:val="00481CB6"/>
    <w:rsid w:val="00482B11"/>
    <w:rsid w:val="00482BBC"/>
    <w:rsid w:val="00482E4B"/>
    <w:rsid w:val="0048348A"/>
    <w:rsid w:val="00483D2E"/>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DA3"/>
    <w:rsid w:val="004F5B42"/>
    <w:rsid w:val="004F7984"/>
    <w:rsid w:val="00501644"/>
    <w:rsid w:val="00504720"/>
    <w:rsid w:val="00504E22"/>
    <w:rsid w:val="005054E1"/>
    <w:rsid w:val="00505F37"/>
    <w:rsid w:val="005063E3"/>
    <w:rsid w:val="00506557"/>
    <w:rsid w:val="0050677A"/>
    <w:rsid w:val="005071E3"/>
    <w:rsid w:val="005108D8"/>
    <w:rsid w:val="005113DC"/>
    <w:rsid w:val="005116F9"/>
    <w:rsid w:val="00513781"/>
    <w:rsid w:val="005153A7"/>
    <w:rsid w:val="0052063A"/>
    <w:rsid w:val="0052085F"/>
    <w:rsid w:val="00520D80"/>
    <w:rsid w:val="005215AF"/>
    <w:rsid w:val="005219CF"/>
    <w:rsid w:val="005220D9"/>
    <w:rsid w:val="005223E5"/>
    <w:rsid w:val="005248F1"/>
    <w:rsid w:val="00525238"/>
    <w:rsid w:val="005255A7"/>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2EEB"/>
    <w:rsid w:val="0057391A"/>
    <w:rsid w:val="00573B91"/>
    <w:rsid w:val="005741E5"/>
    <w:rsid w:val="00574572"/>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4FD"/>
    <w:rsid w:val="005948C2"/>
    <w:rsid w:val="00595354"/>
    <w:rsid w:val="00595CF9"/>
    <w:rsid w:val="00595DCA"/>
    <w:rsid w:val="005960DD"/>
    <w:rsid w:val="0059779B"/>
    <w:rsid w:val="00597816"/>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EEE"/>
    <w:rsid w:val="005C74FB"/>
    <w:rsid w:val="005D06E0"/>
    <w:rsid w:val="005D1602"/>
    <w:rsid w:val="005D2414"/>
    <w:rsid w:val="005D28EE"/>
    <w:rsid w:val="005D42C9"/>
    <w:rsid w:val="005D6EF1"/>
    <w:rsid w:val="005E00A2"/>
    <w:rsid w:val="005E0AAD"/>
    <w:rsid w:val="005E20DF"/>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6AF7"/>
    <w:rsid w:val="006370A5"/>
    <w:rsid w:val="006377EC"/>
    <w:rsid w:val="00640B88"/>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3157"/>
    <w:rsid w:val="00683DE9"/>
    <w:rsid w:val="00683ECE"/>
    <w:rsid w:val="00685058"/>
    <w:rsid w:val="00690454"/>
    <w:rsid w:val="0069210F"/>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2AE9"/>
    <w:rsid w:val="006B50CF"/>
    <w:rsid w:val="006C03B8"/>
    <w:rsid w:val="006C1F3A"/>
    <w:rsid w:val="006C26E0"/>
    <w:rsid w:val="006C27A9"/>
    <w:rsid w:val="006C5EC9"/>
    <w:rsid w:val="006C6059"/>
    <w:rsid w:val="006C701A"/>
    <w:rsid w:val="006C7522"/>
    <w:rsid w:val="006D0D28"/>
    <w:rsid w:val="006D25B6"/>
    <w:rsid w:val="006D6F08"/>
    <w:rsid w:val="006E062C"/>
    <w:rsid w:val="006E145E"/>
    <w:rsid w:val="006E1C82"/>
    <w:rsid w:val="006E264B"/>
    <w:rsid w:val="006E28B7"/>
    <w:rsid w:val="006E2A6F"/>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1E3C"/>
    <w:rsid w:val="00712287"/>
    <w:rsid w:val="00712772"/>
    <w:rsid w:val="00714379"/>
    <w:rsid w:val="007148D3"/>
    <w:rsid w:val="007149DC"/>
    <w:rsid w:val="00715B9A"/>
    <w:rsid w:val="00715E62"/>
    <w:rsid w:val="00715FA7"/>
    <w:rsid w:val="00720339"/>
    <w:rsid w:val="007203CA"/>
    <w:rsid w:val="0072078B"/>
    <w:rsid w:val="007208E8"/>
    <w:rsid w:val="00720D73"/>
    <w:rsid w:val="007257D0"/>
    <w:rsid w:val="00726EA6"/>
    <w:rsid w:val="00727208"/>
    <w:rsid w:val="00727680"/>
    <w:rsid w:val="00730C39"/>
    <w:rsid w:val="007315C9"/>
    <w:rsid w:val="0073489A"/>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5169"/>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03E"/>
    <w:rsid w:val="007755F2"/>
    <w:rsid w:val="007758F6"/>
    <w:rsid w:val="00776183"/>
    <w:rsid w:val="00776971"/>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5EA"/>
    <w:rsid w:val="0079392F"/>
    <w:rsid w:val="00793CD8"/>
    <w:rsid w:val="00795A97"/>
    <w:rsid w:val="00795C92"/>
    <w:rsid w:val="00796203"/>
    <w:rsid w:val="00796231"/>
    <w:rsid w:val="00797EEA"/>
    <w:rsid w:val="007A1CB3"/>
    <w:rsid w:val="007A306F"/>
    <w:rsid w:val="007A43A6"/>
    <w:rsid w:val="007A51DE"/>
    <w:rsid w:val="007A58A6"/>
    <w:rsid w:val="007A6DA6"/>
    <w:rsid w:val="007A7351"/>
    <w:rsid w:val="007B03E5"/>
    <w:rsid w:val="007B3D2D"/>
    <w:rsid w:val="007B49B0"/>
    <w:rsid w:val="007B50AE"/>
    <w:rsid w:val="007B51DF"/>
    <w:rsid w:val="007B6589"/>
    <w:rsid w:val="007B6E7A"/>
    <w:rsid w:val="007C05DD"/>
    <w:rsid w:val="007C1B30"/>
    <w:rsid w:val="007C1B93"/>
    <w:rsid w:val="007C3D18"/>
    <w:rsid w:val="007C43C8"/>
    <w:rsid w:val="007C4B7C"/>
    <w:rsid w:val="007C5B38"/>
    <w:rsid w:val="007C60BF"/>
    <w:rsid w:val="007C6A07"/>
    <w:rsid w:val="007C75A1"/>
    <w:rsid w:val="007C77A5"/>
    <w:rsid w:val="007D04C3"/>
    <w:rsid w:val="007D04E5"/>
    <w:rsid w:val="007D0BFB"/>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2747"/>
    <w:rsid w:val="007F357F"/>
    <w:rsid w:val="007F39DC"/>
    <w:rsid w:val="007F4070"/>
    <w:rsid w:val="007F47B5"/>
    <w:rsid w:val="007F4E55"/>
    <w:rsid w:val="007F753D"/>
    <w:rsid w:val="008000F0"/>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102"/>
    <w:rsid w:val="00824AB4"/>
    <w:rsid w:val="00825C42"/>
    <w:rsid w:val="00825D25"/>
    <w:rsid w:val="00826E9D"/>
    <w:rsid w:val="00827D6F"/>
    <w:rsid w:val="0083190E"/>
    <w:rsid w:val="00831BB5"/>
    <w:rsid w:val="00835687"/>
    <w:rsid w:val="00836086"/>
    <w:rsid w:val="00836534"/>
    <w:rsid w:val="00837670"/>
    <w:rsid w:val="008376AC"/>
    <w:rsid w:val="00841995"/>
    <w:rsid w:val="008444E8"/>
    <w:rsid w:val="00844E80"/>
    <w:rsid w:val="008456A8"/>
    <w:rsid w:val="00846FE7"/>
    <w:rsid w:val="00850F16"/>
    <w:rsid w:val="008515C6"/>
    <w:rsid w:val="008565BC"/>
    <w:rsid w:val="00856911"/>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816F4"/>
    <w:rsid w:val="00881D8F"/>
    <w:rsid w:val="00884FF6"/>
    <w:rsid w:val="0088673B"/>
    <w:rsid w:val="00891D41"/>
    <w:rsid w:val="0089356D"/>
    <w:rsid w:val="008941E3"/>
    <w:rsid w:val="008947DF"/>
    <w:rsid w:val="00894A88"/>
    <w:rsid w:val="00895386"/>
    <w:rsid w:val="008961BB"/>
    <w:rsid w:val="00897BC9"/>
    <w:rsid w:val="00897F13"/>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3070"/>
    <w:rsid w:val="008C4958"/>
    <w:rsid w:val="008C4BAA"/>
    <w:rsid w:val="008C5A77"/>
    <w:rsid w:val="008C6AE8"/>
    <w:rsid w:val="008C7573"/>
    <w:rsid w:val="008D00A5"/>
    <w:rsid w:val="008D20A7"/>
    <w:rsid w:val="008D22F8"/>
    <w:rsid w:val="008D3462"/>
    <w:rsid w:val="008D34F1"/>
    <w:rsid w:val="008D39D8"/>
    <w:rsid w:val="008D3FA4"/>
    <w:rsid w:val="008D6D1A"/>
    <w:rsid w:val="008D7B00"/>
    <w:rsid w:val="008E065E"/>
    <w:rsid w:val="008E0927"/>
    <w:rsid w:val="008E1909"/>
    <w:rsid w:val="008E1E06"/>
    <w:rsid w:val="008E2C04"/>
    <w:rsid w:val="008E446B"/>
    <w:rsid w:val="008E4C09"/>
    <w:rsid w:val="008E6E35"/>
    <w:rsid w:val="008E784A"/>
    <w:rsid w:val="008F0773"/>
    <w:rsid w:val="008F0FC8"/>
    <w:rsid w:val="008F1EAB"/>
    <w:rsid w:val="008F33DC"/>
    <w:rsid w:val="008F35C2"/>
    <w:rsid w:val="008F3BF2"/>
    <w:rsid w:val="008F4019"/>
    <w:rsid w:val="008F477F"/>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627"/>
    <w:rsid w:val="009139D9"/>
    <w:rsid w:val="00914AD8"/>
    <w:rsid w:val="00915B5B"/>
    <w:rsid w:val="00915FE9"/>
    <w:rsid w:val="00916079"/>
    <w:rsid w:val="009172A6"/>
    <w:rsid w:val="0091754F"/>
    <w:rsid w:val="00917CE9"/>
    <w:rsid w:val="00920BF2"/>
    <w:rsid w:val="00922010"/>
    <w:rsid w:val="00923D96"/>
    <w:rsid w:val="00924FB0"/>
    <w:rsid w:val="009273BD"/>
    <w:rsid w:val="009317CD"/>
    <w:rsid w:val="0093185C"/>
    <w:rsid w:val="00931AF2"/>
    <w:rsid w:val="00931BD9"/>
    <w:rsid w:val="00934624"/>
    <w:rsid w:val="00934F13"/>
    <w:rsid w:val="0093583F"/>
    <w:rsid w:val="009368F3"/>
    <w:rsid w:val="00937A62"/>
    <w:rsid w:val="00937AF9"/>
    <w:rsid w:val="009405D7"/>
    <w:rsid w:val="00941636"/>
    <w:rsid w:val="00942D98"/>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76C7D"/>
    <w:rsid w:val="00980477"/>
    <w:rsid w:val="00980A7F"/>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114"/>
    <w:rsid w:val="009B3AC2"/>
    <w:rsid w:val="009B4438"/>
    <w:rsid w:val="009B4A8C"/>
    <w:rsid w:val="009B4DF4"/>
    <w:rsid w:val="009B564E"/>
    <w:rsid w:val="009B7E87"/>
    <w:rsid w:val="009C0169"/>
    <w:rsid w:val="009C0283"/>
    <w:rsid w:val="009C14BE"/>
    <w:rsid w:val="009C1746"/>
    <w:rsid w:val="009C403E"/>
    <w:rsid w:val="009D082D"/>
    <w:rsid w:val="009D4511"/>
    <w:rsid w:val="009D4A4A"/>
    <w:rsid w:val="009D4FF0"/>
    <w:rsid w:val="009D6262"/>
    <w:rsid w:val="009D703C"/>
    <w:rsid w:val="009D718F"/>
    <w:rsid w:val="009D72B4"/>
    <w:rsid w:val="009D7AA7"/>
    <w:rsid w:val="009E068F"/>
    <w:rsid w:val="009E14E0"/>
    <w:rsid w:val="009E35DB"/>
    <w:rsid w:val="009E47A3"/>
    <w:rsid w:val="009E5C5F"/>
    <w:rsid w:val="009E5F52"/>
    <w:rsid w:val="009E7728"/>
    <w:rsid w:val="009E77BD"/>
    <w:rsid w:val="009F08F3"/>
    <w:rsid w:val="009F344F"/>
    <w:rsid w:val="009F463A"/>
    <w:rsid w:val="00A031D8"/>
    <w:rsid w:val="00A048A8"/>
    <w:rsid w:val="00A04C78"/>
    <w:rsid w:val="00A04F49"/>
    <w:rsid w:val="00A07805"/>
    <w:rsid w:val="00A1066A"/>
    <w:rsid w:val="00A106F1"/>
    <w:rsid w:val="00A11393"/>
    <w:rsid w:val="00A115CF"/>
    <w:rsid w:val="00A12E41"/>
    <w:rsid w:val="00A13718"/>
    <w:rsid w:val="00A13E54"/>
    <w:rsid w:val="00A17F63"/>
    <w:rsid w:val="00A2193B"/>
    <w:rsid w:val="00A2268A"/>
    <w:rsid w:val="00A23192"/>
    <w:rsid w:val="00A2351A"/>
    <w:rsid w:val="00A24724"/>
    <w:rsid w:val="00A264A9"/>
    <w:rsid w:val="00A26DCF"/>
    <w:rsid w:val="00A27785"/>
    <w:rsid w:val="00A30187"/>
    <w:rsid w:val="00A3448A"/>
    <w:rsid w:val="00A3472C"/>
    <w:rsid w:val="00A34953"/>
    <w:rsid w:val="00A36297"/>
    <w:rsid w:val="00A36E0B"/>
    <w:rsid w:val="00A41AC7"/>
    <w:rsid w:val="00A41E2B"/>
    <w:rsid w:val="00A43B90"/>
    <w:rsid w:val="00A45B74"/>
    <w:rsid w:val="00A468B2"/>
    <w:rsid w:val="00A468D0"/>
    <w:rsid w:val="00A52919"/>
    <w:rsid w:val="00A52E1D"/>
    <w:rsid w:val="00A54774"/>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4AB8"/>
    <w:rsid w:val="00AB655E"/>
    <w:rsid w:val="00AB67A7"/>
    <w:rsid w:val="00AC007F"/>
    <w:rsid w:val="00AC06AE"/>
    <w:rsid w:val="00AC1208"/>
    <w:rsid w:val="00AC1624"/>
    <w:rsid w:val="00AC1EDF"/>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105E3"/>
    <w:rsid w:val="00B107A8"/>
    <w:rsid w:val="00B12C41"/>
    <w:rsid w:val="00B13DBD"/>
    <w:rsid w:val="00B15696"/>
    <w:rsid w:val="00B157F9"/>
    <w:rsid w:val="00B17D58"/>
    <w:rsid w:val="00B20158"/>
    <w:rsid w:val="00B20256"/>
    <w:rsid w:val="00B205A2"/>
    <w:rsid w:val="00B20D09"/>
    <w:rsid w:val="00B21BE2"/>
    <w:rsid w:val="00B238ED"/>
    <w:rsid w:val="00B23A4A"/>
    <w:rsid w:val="00B259D9"/>
    <w:rsid w:val="00B2763F"/>
    <w:rsid w:val="00B27AAC"/>
    <w:rsid w:val="00B3067E"/>
    <w:rsid w:val="00B30929"/>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2FE7"/>
    <w:rsid w:val="00B53128"/>
    <w:rsid w:val="00B545FB"/>
    <w:rsid w:val="00B548B7"/>
    <w:rsid w:val="00B55D37"/>
    <w:rsid w:val="00B56721"/>
    <w:rsid w:val="00B56C21"/>
    <w:rsid w:val="00B56FE0"/>
    <w:rsid w:val="00B60B85"/>
    <w:rsid w:val="00B60BCA"/>
    <w:rsid w:val="00B610DB"/>
    <w:rsid w:val="00B65A66"/>
    <w:rsid w:val="00B65BA8"/>
    <w:rsid w:val="00B664C7"/>
    <w:rsid w:val="00B67E21"/>
    <w:rsid w:val="00B710D3"/>
    <w:rsid w:val="00B719EC"/>
    <w:rsid w:val="00B724A1"/>
    <w:rsid w:val="00B739F6"/>
    <w:rsid w:val="00B73FFC"/>
    <w:rsid w:val="00B75073"/>
    <w:rsid w:val="00B77490"/>
    <w:rsid w:val="00B81A6C"/>
    <w:rsid w:val="00B836F4"/>
    <w:rsid w:val="00B85DE5"/>
    <w:rsid w:val="00B868BC"/>
    <w:rsid w:val="00B86C14"/>
    <w:rsid w:val="00B90F73"/>
    <w:rsid w:val="00B91364"/>
    <w:rsid w:val="00B91999"/>
    <w:rsid w:val="00B93B59"/>
    <w:rsid w:val="00B9406A"/>
    <w:rsid w:val="00B95679"/>
    <w:rsid w:val="00B97660"/>
    <w:rsid w:val="00BA1F3F"/>
    <w:rsid w:val="00BA2280"/>
    <w:rsid w:val="00BA2A08"/>
    <w:rsid w:val="00BA33F1"/>
    <w:rsid w:val="00BA56D2"/>
    <w:rsid w:val="00BA6680"/>
    <w:rsid w:val="00BA76E0"/>
    <w:rsid w:val="00BB1B77"/>
    <w:rsid w:val="00BB2A25"/>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4371"/>
    <w:rsid w:val="00BC4D2E"/>
    <w:rsid w:val="00BC5C2D"/>
    <w:rsid w:val="00BC5F98"/>
    <w:rsid w:val="00BD1C34"/>
    <w:rsid w:val="00BD349E"/>
    <w:rsid w:val="00BD3FCF"/>
    <w:rsid w:val="00BD4307"/>
    <w:rsid w:val="00BD48AC"/>
    <w:rsid w:val="00BD5F1A"/>
    <w:rsid w:val="00BD66C7"/>
    <w:rsid w:val="00BD67EE"/>
    <w:rsid w:val="00BD6861"/>
    <w:rsid w:val="00BD7892"/>
    <w:rsid w:val="00BE019B"/>
    <w:rsid w:val="00BE1234"/>
    <w:rsid w:val="00BE1B43"/>
    <w:rsid w:val="00BE2FA6"/>
    <w:rsid w:val="00BE333F"/>
    <w:rsid w:val="00BE349A"/>
    <w:rsid w:val="00BE35BE"/>
    <w:rsid w:val="00BE7406"/>
    <w:rsid w:val="00BE7603"/>
    <w:rsid w:val="00BF03D5"/>
    <w:rsid w:val="00BF3279"/>
    <w:rsid w:val="00BF4C5D"/>
    <w:rsid w:val="00BF59C3"/>
    <w:rsid w:val="00BF6073"/>
    <w:rsid w:val="00BF74C7"/>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165AB"/>
    <w:rsid w:val="00C225EC"/>
    <w:rsid w:val="00C237A6"/>
    <w:rsid w:val="00C237C9"/>
    <w:rsid w:val="00C247C0"/>
    <w:rsid w:val="00C268E6"/>
    <w:rsid w:val="00C279B5"/>
    <w:rsid w:val="00C27C45"/>
    <w:rsid w:val="00C306E0"/>
    <w:rsid w:val="00C30B28"/>
    <w:rsid w:val="00C355C1"/>
    <w:rsid w:val="00C35FB3"/>
    <w:rsid w:val="00C3719D"/>
    <w:rsid w:val="00C37A57"/>
    <w:rsid w:val="00C37AAC"/>
    <w:rsid w:val="00C37CB2"/>
    <w:rsid w:val="00C37CBB"/>
    <w:rsid w:val="00C37E75"/>
    <w:rsid w:val="00C43248"/>
    <w:rsid w:val="00C44107"/>
    <w:rsid w:val="00C4572D"/>
    <w:rsid w:val="00C46DE0"/>
    <w:rsid w:val="00C473A5"/>
    <w:rsid w:val="00C47431"/>
    <w:rsid w:val="00C53D78"/>
    <w:rsid w:val="00C54995"/>
    <w:rsid w:val="00C54A24"/>
    <w:rsid w:val="00C54D0F"/>
    <w:rsid w:val="00C54D41"/>
    <w:rsid w:val="00C54E97"/>
    <w:rsid w:val="00C554F7"/>
    <w:rsid w:val="00C56205"/>
    <w:rsid w:val="00C60783"/>
    <w:rsid w:val="00C63BD1"/>
    <w:rsid w:val="00C64672"/>
    <w:rsid w:val="00C66DD1"/>
    <w:rsid w:val="00C67696"/>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1E1"/>
    <w:rsid w:val="00C9027A"/>
    <w:rsid w:val="00C9068E"/>
    <w:rsid w:val="00C9138B"/>
    <w:rsid w:val="00C916B9"/>
    <w:rsid w:val="00C91AB4"/>
    <w:rsid w:val="00C91B0D"/>
    <w:rsid w:val="00C930E4"/>
    <w:rsid w:val="00C93814"/>
    <w:rsid w:val="00C939C4"/>
    <w:rsid w:val="00C93C4B"/>
    <w:rsid w:val="00C944AB"/>
    <w:rsid w:val="00C94913"/>
    <w:rsid w:val="00C957DA"/>
    <w:rsid w:val="00C95B40"/>
    <w:rsid w:val="00C96C7F"/>
    <w:rsid w:val="00C96E7F"/>
    <w:rsid w:val="00C97EA3"/>
    <w:rsid w:val="00CA1B38"/>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918"/>
    <w:rsid w:val="00CC4DD9"/>
    <w:rsid w:val="00CC50A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71E"/>
    <w:rsid w:val="00CE3D4A"/>
    <w:rsid w:val="00CE59A9"/>
    <w:rsid w:val="00CE5E28"/>
    <w:rsid w:val="00CE7561"/>
    <w:rsid w:val="00CF063F"/>
    <w:rsid w:val="00CF0C10"/>
    <w:rsid w:val="00CF1354"/>
    <w:rsid w:val="00CF1A68"/>
    <w:rsid w:val="00CF2059"/>
    <w:rsid w:val="00CF2228"/>
    <w:rsid w:val="00CF3B1F"/>
    <w:rsid w:val="00CF3BF6"/>
    <w:rsid w:val="00CF56A7"/>
    <w:rsid w:val="00CF625B"/>
    <w:rsid w:val="00CF6483"/>
    <w:rsid w:val="00CF687E"/>
    <w:rsid w:val="00D01749"/>
    <w:rsid w:val="00D0349B"/>
    <w:rsid w:val="00D05A3D"/>
    <w:rsid w:val="00D05E52"/>
    <w:rsid w:val="00D10249"/>
    <w:rsid w:val="00D10ECC"/>
    <w:rsid w:val="00D115C3"/>
    <w:rsid w:val="00D11897"/>
    <w:rsid w:val="00D13102"/>
    <w:rsid w:val="00D13135"/>
    <w:rsid w:val="00D13E4E"/>
    <w:rsid w:val="00D141E9"/>
    <w:rsid w:val="00D1487C"/>
    <w:rsid w:val="00D16A89"/>
    <w:rsid w:val="00D2091B"/>
    <w:rsid w:val="00D21B15"/>
    <w:rsid w:val="00D239A7"/>
    <w:rsid w:val="00D23F47"/>
    <w:rsid w:val="00D24489"/>
    <w:rsid w:val="00D24707"/>
    <w:rsid w:val="00D24ACA"/>
    <w:rsid w:val="00D24D53"/>
    <w:rsid w:val="00D26300"/>
    <w:rsid w:val="00D3194B"/>
    <w:rsid w:val="00D32140"/>
    <w:rsid w:val="00D331C2"/>
    <w:rsid w:val="00D34B62"/>
    <w:rsid w:val="00D36E71"/>
    <w:rsid w:val="00D37D87"/>
    <w:rsid w:val="00D40851"/>
    <w:rsid w:val="00D40B33"/>
    <w:rsid w:val="00D40BF8"/>
    <w:rsid w:val="00D4318F"/>
    <w:rsid w:val="00D438BF"/>
    <w:rsid w:val="00D440F8"/>
    <w:rsid w:val="00D507A2"/>
    <w:rsid w:val="00D50917"/>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327F"/>
    <w:rsid w:val="00D84D58"/>
    <w:rsid w:val="00D86CA3"/>
    <w:rsid w:val="00D871CE"/>
    <w:rsid w:val="00D907F4"/>
    <w:rsid w:val="00D907FD"/>
    <w:rsid w:val="00D9196D"/>
    <w:rsid w:val="00D92982"/>
    <w:rsid w:val="00D93A07"/>
    <w:rsid w:val="00D97217"/>
    <w:rsid w:val="00D97844"/>
    <w:rsid w:val="00DA305E"/>
    <w:rsid w:val="00DA45B7"/>
    <w:rsid w:val="00DA4A3E"/>
    <w:rsid w:val="00DA5417"/>
    <w:rsid w:val="00DA56E8"/>
    <w:rsid w:val="00DA64AC"/>
    <w:rsid w:val="00DB0A9F"/>
    <w:rsid w:val="00DB377D"/>
    <w:rsid w:val="00DB512B"/>
    <w:rsid w:val="00DC2D36"/>
    <w:rsid w:val="00DC53EF"/>
    <w:rsid w:val="00DC5416"/>
    <w:rsid w:val="00DC57A2"/>
    <w:rsid w:val="00DC726D"/>
    <w:rsid w:val="00DC7560"/>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DF75BF"/>
    <w:rsid w:val="00E01FE2"/>
    <w:rsid w:val="00E03BE1"/>
    <w:rsid w:val="00E03F03"/>
    <w:rsid w:val="00E04532"/>
    <w:rsid w:val="00E051BA"/>
    <w:rsid w:val="00E07259"/>
    <w:rsid w:val="00E0737C"/>
    <w:rsid w:val="00E1101A"/>
    <w:rsid w:val="00E110E7"/>
    <w:rsid w:val="00E114DE"/>
    <w:rsid w:val="00E11B20"/>
    <w:rsid w:val="00E12186"/>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A1B"/>
    <w:rsid w:val="00E52EA5"/>
    <w:rsid w:val="00E53B75"/>
    <w:rsid w:val="00E54E3B"/>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0E96"/>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1E9E"/>
    <w:rsid w:val="00EA2977"/>
    <w:rsid w:val="00EA7A41"/>
    <w:rsid w:val="00EB077B"/>
    <w:rsid w:val="00EB1074"/>
    <w:rsid w:val="00EB1D0D"/>
    <w:rsid w:val="00EB2236"/>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3B7C"/>
    <w:rsid w:val="00EE619E"/>
    <w:rsid w:val="00EE702E"/>
    <w:rsid w:val="00EF0A26"/>
    <w:rsid w:val="00EF18FE"/>
    <w:rsid w:val="00EF1D18"/>
    <w:rsid w:val="00EF243E"/>
    <w:rsid w:val="00EF2933"/>
    <w:rsid w:val="00EF2F40"/>
    <w:rsid w:val="00EF53C6"/>
    <w:rsid w:val="00EF5787"/>
    <w:rsid w:val="00EF60D0"/>
    <w:rsid w:val="00F00613"/>
    <w:rsid w:val="00F01A88"/>
    <w:rsid w:val="00F0258D"/>
    <w:rsid w:val="00F026D7"/>
    <w:rsid w:val="00F04295"/>
    <w:rsid w:val="00F0528D"/>
    <w:rsid w:val="00F05799"/>
    <w:rsid w:val="00F05A82"/>
    <w:rsid w:val="00F06C60"/>
    <w:rsid w:val="00F06C67"/>
    <w:rsid w:val="00F06DFD"/>
    <w:rsid w:val="00F071D1"/>
    <w:rsid w:val="00F07533"/>
    <w:rsid w:val="00F0757C"/>
    <w:rsid w:val="00F10629"/>
    <w:rsid w:val="00F11FA7"/>
    <w:rsid w:val="00F15FA5"/>
    <w:rsid w:val="00F162D9"/>
    <w:rsid w:val="00F16467"/>
    <w:rsid w:val="00F209B7"/>
    <w:rsid w:val="00F20F5C"/>
    <w:rsid w:val="00F2376F"/>
    <w:rsid w:val="00F243D8"/>
    <w:rsid w:val="00F245F3"/>
    <w:rsid w:val="00F30828"/>
    <w:rsid w:val="00F30C2B"/>
    <w:rsid w:val="00F313D6"/>
    <w:rsid w:val="00F314F9"/>
    <w:rsid w:val="00F32710"/>
    <w:rsid w:val="00F34465"/>
    <w:rsid w:val="00F35026"/>
    <w:rsid w:val="00F36266"/>
    <w:rsid w:val="00F3779C"/>
    <w:rsid w:val="00F4039C"/>
    <w:rsid w:val="00F40F0C"/>
    <w:rsid w:val="00F413AF"/>
    <w:rsid w:val="00F41976"/>
    <w:rsid w:val="00F42A4F"/>
    <w:rsid w:val="00F436A9"/>
    <w:rsid w:val="00F44BA2"/>
    <w:rsid w:val="00F45DF1"/>
    <w:rsid w:val="00F4766C"/>
    <w:rsid w:val="00F5060E"/>
    <w:rsid w:val="00F507D1"/>
    <w:rsid w:val="00F50E31"/>
    <w:rsid w:val="00F512BB"/>
    <w:rsid w:val="00F516B8"/>
    <w:rsid w:val="00F519CE"/>
    <w:rsid w:val="00F51ADA"/>
    <w:rsid w:val="00F51D37"/>
    <w:rsid w:val="00F530E4"/>
    <w:rsid w:val="00F5507D"/>
    <w:rsid w:val="00F55819"/>
    <w:rsid w:val="00F56610"/>
    <w:rsid w:val="00F56E0B"/>
    <w:rsid w:val="00F60203"/>
    <w:rsid w:val="00F607C5"/>
    <w:rsid w:val="00F60DEA"/>
    <w:rsid w:val="00F61FBC"/>
    <w:rsid w:val="00F627F7"/>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0899"/>
    <w:rsid w:val="00FA2646"/>
    <w:rsid w:val="00FA2BB3"/>
    <w:rsid w:val="00FA3240"/>
    <w:rsid w:val="00FA34BF"/>
    <w:rsid w:val="00FA3FF9"/>
    <w:rsid w:val="00FA503C"/>
    <w:rsid w:val="00FA6581"/>
    <w:rsid w:val="00FA6C8C"/>
    <w:rsid w:val="00FA7E1B"/>
    <w:rsid w:val="00FB3829"/>
    <w:rsid w:val="00FB4C80"/>
    <w:rsid w:val="00FB54BE"/>
    <w:rsid w:val="00FB5BCE"/>
    <w:rsid w:val="00FB6A6A"/>
    <w:rsid w:val="00FB6C8A"/>
    <w:rsid w:val="00FB70DD"/>
    <w:rsid w:val="00FB7D65"/>
    <w:rsid w:val="00FC10BF"/>
    <w:rsid w:val="00FC131E"/>
    <w:rsid w:val="00FC144D"/>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ADA84A48-E0C1-489D-88BE-1F29843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E14BBB9-2E77-4955-BE56-BECA32A6D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0</TotalTime>
  <Pages>3</Pages>
  <Words>1126</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7082</CharactersWithSpaces>
  <SharedDoc>false</SharedDoc>
  <HLinks>
    <vt:vector size="54" baseType="variant">
      <vt:variant>
        <vt:i4>2031678</vt:i4>
      </vt:variant>
      <vt:variant>
        <vt:i4>32</vt:i4>
      </vt:variant>
      <vt:variant>
        <vt:i4>0</vt:i4>
      </vt:variant>
      <vt:variant>
        <vt:i4>5</vt:i4>
      </vt:variant>
      <vt:variant>
        <vt:lpwstr/>
      </vt:variant>
      <vt:variant>
        <vt:lpwstr>_Toc110967973</vt:lpwstr>
      </vt:variant>
      <vt:variant>
        <vt:i4>2031678</vt:i4>
      </vt:variant>
      <vt:variant>
        <vt:i4>29</vt:i4>
      </vt:variant>
      <vt:variant>
        <vt:i4>0</vt:i4>
      </vt:variant>
      <vt:variant>
        <vt:i4>5</vt:i4>
      </vt:variant>
      <vt:variant>
        <vt:lpwstr/>
      </vt:variant>
      <vt:variant>
        <vt:lpwstr>_Toc110967972</vt:lpwstr>
      </vt:variant>
      <vt:variant>
        <vt:i4>2031678</vt:i4>
      </vt:variant>
      <vt:variant>
        <vt:i4>26</vt:i4>
      </vt:variant>
      <vt:variant>
        <vt:i4>0</vt:i4>
      </vt:variant>
      <vt:variant>
        <vt:i4>5</vt:i4>
      </vt:variant>
      <vt:variant>
        <vt:lpwstr/>
      </vt:variant>
      <vt:variant>
        <vt:lpwstr>_Toc110967971</vt:lpwstr>
      </vt:variant>
      <vt:variant>
        <vt:i4>2031678</vt:i4>
      </vt:variant>
      <vt:variant>
        <vt:i4>23</vt:i4>
      </vt:variant>
      <vt:variant>
        <vt:i4>0</vt:i4>
      </vt:variant>
      <vt:variant>
        <vt:i4>5</vt:i4>
      </vt:variant>
      <vt:variant>
        <vt:lpwstr/>
      </vt:variant>
      <vt:variant>
        <vt:lpwstr>_Toc110967970</vt:lpwstr>
      </vt:variant>
      <vt:variant>
        <vt:i4>1966142</vt:i4>
      </vt:variant>
      <vt:variant>
        <vt:i4>20</vt:i4>
      </vt:variant>
      <vt:variant>
        <vt:i4>0</vt:i4>
      </vt:variant>
      <vt:variant>
        <vt:i4>5</vt:i4>
      </vt:variant>
      <vt:variant>
        <vt:lpwstr/>
      </vt:variant>
      <vt:variant>
        <vt:lpwstr>_Toc110967969</vt:lpwstr>
      </vt:variant>
      <vt:variant>
        <vt:i4>1966142</vt:i4>
      </vt:variant>
      <vt:variant>
        <vt:i4>14</vt:i4>
      </vt:variant>
      <vt:variant>
        <vt:i4>0</vt:i4>
      </vt:variant>
      <vt:variant>
        <vt:i4>5</vt:i4>
      </vt:variant>
      <vt:variant>
        <vt:lpwstr/>
      </vt:variant>
      <vt:variant>
        <vt:lpwstr>_Toc110967968</vt:lpwstr>
      </vt:variant>
      <vt:variant>
        <vt:i4>1966142</vt:i4>
      </vt:variant>
      <vt:variant>
        <vt:i4>11</vt:i4>
      </vt:variant>
      <vt:variant>
        <vt:i4>0</vt:i4>
      </vt:variant>
      <vt:variant>
        <vt:i4>5</vt:i4>
      </vt:variant>
      <vt:variant>
        <vt:lpwstr/>
      </vt:variant>
      <vt:variant>
        <vt:lpwstr>_Toc110967967</vt:lpwstr>
      </vt:variant>
      <vt:variant>
        <vt:i4>1966142</vt:i4>
      </vt:variant>
      <vt:variant>
        <vt:i4>8</vt:i4>
      </vt:variant>
      <vt:variant>
        <vt:i4>0</vt:i4>
      </vt:variant>
      <vt:variant>
        <vt:i4>5</vt:i4>
      </vt:variant>
      <vt:variant>
        <vt:lpwstr/>
      </vt:variant>
      <vt:variant>
        <vt:lpwstr>_Toc110967966</vt:lpwstr>
      </vt:variant>
      <vt:variant>
        <vt:i4>1966142</vt:i4>
      </vt:variant>
      <vt:variant>
        <vt:i4>5</vt:i4>
      </vt:variant>
      <vt:variant>
        <vt:i4>0</vt:i4>
      </vt:variant>
      <vt:variant>
        <vt:i4>5</vt:i4>
      </vt:variant>
      <vt:variant>
        <vt:lpwstr/>
      </vt:variant>
      <vt:variant>
        <vt:lpwstr>_Toc110967965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Johan Rune</cp:lastModifiedBy>
  <cp:revision>2</cp:revision>
  <cp:lastPrinted>2020-10-23T19:47:00Z</cp:lastPrinted>
  <dcterms:created xsi:type="dcterms:W3CDTF">2022-08-09T18:06:00Z</dcterms:created>
  <dcterms:modified xsi:type="dcterms:W3CDTF">2022-08-09T18:06:00Z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